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#9</w:t>
      </w:r>
      <w:r w:rsidR="00D3376D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ab/>
        <w:t>S5-1</w:t>
      </w:r>
      <w:r w:rsidR="00D60D6B">
        <w:rPr>
          <w:rFonts w:ascii="Arial" w:hAnsi="Arial" w:cs="Arial"/>
          <w:b/>
          <w:sz w:val="24"/>
        </w:rPr>
        <w:t>51127</w:t>
      </w:r>
    </w:p>
    <w:p w:rsidR="00C022E3" w:rsidRDefault="00D3376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2-</w:t>
      </w:r>
      <w:r w:rsidR="00C94F55">
        <w:rPr>
          <w:rFonts w:ascii="Arial" w:hAnsi="Arial" w:cs="Arial"/>
          <w:b/>
          <w:sz w:val="24"/>
        </w:rPr>
        <w:t xml:space="preserve">6 </w:t>
      </w:r>
      <w:r w:rsidR="0013540E">
        <w:rPr>
          <w:rFonts w:ascii="Arial" w:hAnsi="Arial" w:cs="Arial"/>
          <w:b/>
          <w:sz w:val="24"/>
        </w:rPr>
        <w:t>February 2015</w:t>
      </w:r>
      <w:r w:rsidR="00CC35FD">
        <w:rPr>
          <w:rFonts w:ascii="Arial" w:hAnsi="Arial" w:cs="Arial"/>
          <w:b/>
          <w:sz w:val="24"/>
        </w:rPr>
        <w:t xml:space="preserve"> </w:t>
      </w:r>
      <w:r w:rsidR="0013540E">
        <w:rPr>
          <w:rFonts w:ascii="Arial" w:hAnsi="Arial" w:cs="Arial"/>
          <w:b/>
          <w:sz w:val="24"/>
        </w:rPr>
        <w:t>Taipei, Taiwan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S5-1</w:t>
      </w:r>
      <w:r w:rsidR="00E30155">
        <w:rPr>
          <w:rFonts w:ascii="Arial" w:hAnsi="Arial" w:cs="Arial"/>
          <w:i/>
          <w:sz w:val="18"/>
          <w:szCs w:val="18"/>
        </w:rPr>
        <w:t>4</w:t>
      </w:r>
      <w:r w:rsidR="00C022E3">
        <w:rPr>
          <w:rFonts w:ascii="Arial" w:hAnsi="Arial" w:cs="Arial"/>
          <w:i/>
          <w:sz w:val="18"/>
          <w:szCs w:val="18"/>
        </w:rPr>
        <w:t>0abc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3540E">
        <w:rPr>
          <w:rFonts w:ascii="Arial" w:hAnsi="Arial"/>
          <w:b/>
          <w:lang w:val="en-US"/>
        </w:rPr>
        <w:t>Alcatel-Lucent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87721">
        <w:rPr>
          <w:rFonts w:ascii="Arial" w:hAnsi="Arial" w:cs="Arial"/>
          <w:b/>
        </w:rPr>
        <w:t>Discussion paper for TR196 changes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C35FD">
        <w:rPr>
          <w:rFonts w:ascii="Arial" w:hAnsi="Arial"/>
          <w:b/>
          <w:lang w:eastAsia="zh-CN"/>
        </w:rPr>
        <w:t>Discussion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60D6B">
        <w:rPr>
          <w:rFonts w:ascii="Arial" w:hAnsi="Arial"/>
          <w:b/>
        </w:rPr>
        <w:t>5.3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1354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Discussion </w:t>
      </w:r>
      <w:r w:rsidR="00D60D6B">
        <w:rPr>
          <w:b/>
          <w:i/>
        </w:rPr>
        <w:t>and response</w:t>
      </w:r>
      <w:r w:rsidR="00B3064C">
        <w:rPr>
          <w:b/>
          <w:i/>
        </w:rPr>
        <w:t xml:space="preserve"> to BBF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FF2C30" w:rsidRDefault="0013540E" w:rsidP="00FF2C30">
      <w:r>
        <w:t xml:space="preserve">[1] </w:t>
      </w:r>
      <w:r w:rsidR="00D60D6B">
        <w:t xml:space="preserve">S5-151041 - </w:t>
      </w:r>
      <w:r w:rsidR="00587721" w:rsidRPr="00587721">
        <w:rPr>
          <w:rFonts w:ascii="Arial" w:hAnsi="Arial" w:cs="Arial"/>
          <w:bCs/>
        </w:rPr>
        <w:t>bbf2014.1291.01</w:t>
      </w:r>
      <w:r w:rsidR="00587721">
        <w:rPr>
          <w:rFonts w:ascii="Arial" w:hAnsi="Arial" w:cs="Arial"/>
          <w:b/>
          <w:bCs/>
        </w:rPr>
        <w:t xml:space="preserve"> - </w:t>
      </w:r>
      <w:r w:rsidR="00587721" w:rsidRPr="00587721">
        <w:rPr>
          <w:rFonts w:ascii="Arial" w:hAnsi="Arial" w:cs="Arial"/>
          <w:color w:val="000000" w:themeColor="text1"/>
        </w:rPr>
        <w:t xml:space="preserve">Proposed TR-196i2a1 Statistics and Energy Saving Parameters for 3GPP Release 11, 12 and </w:t>
      </w:r>
      <w:proofErr w:type="gramStart"/>
      <w:r w:rsidR="00587721" w:rsidRPr="00587721">
        <w:rPr>
          <w:rFonts w:ascii="Arial" w:hAnsi="Arial" w:cs="Arial"/>
          <w:color w:val="000000" w:themeColor="text1"/>
        </w:rPr>
        <w:t>13</w:t>
      </w:r>
      <w:r w:rsidR="00587721">
        <w:rPr>
          <w:rFonts w:ascii="Arial" w:hAnsi="Arial" w:cs="Arial"/>
          <w:color w:val="000000" w:themeColor="text1"/>
        </w:rPr>
        <w:t xml:space="preserve">  -</w:t>
      </w:r>
      <w:proofErr w:type="gramEnd"/>
      <w:r w:rsidR="00587721">
        <w:rPr>
          <w:rFonts w:ascii="Arial" w:hAnsi="Arial" w:cs="Arial"/>
          <w:color w:val="000000" w:themeColor="text1"/>
        </w:rPr>
        <w:t xml:space="preserve"> </w:t>
      </w:r>
      <w:r w:rsidR="00587721" w:rsidRPr="00587721">
        <w:rPr>
          <w:rFonts w:ascii="Arial" w:hAnsi="Arial" w:cs="Arial"/>
          <w:color w:val="000000" w:themeColor="text1"/>
        </w:rPr>
        <w:t>http://www.3gpp.org/ftp/Inbox/LSs_from_external_bodies/Broadband_Forum/bbf2014.1291.01.zip</w:t>
      </w:r>
    </w:p>
    <w:p w:rsidR="000A2981" w:rsidRPr="00313A93" w:rsidRDefault="00C022E3" w:rsidP="00313A93">
      <w:pPr>
        <w:pStyle w:val="Heading1"/>
      </w:pPr>
      <w:r>
        <w:t>3</w:t>
      </w:r>
      <w:r>
        <w:tab/>
        <w:t>Rationale</w:t>
      </w:r>
    </w:p>
    <w:p w:rsidR="00587721" w:rsidRPr="00587721" w:rsidRDefault="00587721" w:rsidP="00587721">
      <w:pPr>
        <w:rPr>
          <w:color w:val="000000" w:themeColor="text1"/>
        </w:rPr>
      </w:pPr>
      <w:r w:rsidRPr="00587721">
        <w:rPr>
          <w:color w:val="000000" w:themeColor="text1"/>
        </w:rPr>
        <w:t>The following contribution provides BBF to define in response to their liaison to 3GPP (bbf2014.1291.01).</w:t>
      </w:r>
    </w:p>
    <w:p w:rsidR="00587721" w:rsidRPr="00587721" w:rsidRDefault="00587721" w:rsidP="00587721">
      <w:pPr>
        <w:rPr>
          <w:color w:val="000000" w:themeColor="text1"/>
        </w:rPr>
      </w:pPr>
      <w:r w:rsidRPr="00587721">
        <w:rPr>
          <w:b/>
          <w:color w:val="000000" w:themeColor="text1"/>
        </w:rPr>
        <w:t>Item 1:</w:t>
      </w:r>
      <w:r w:rsidRPr="00587721">
        <w:rPr>
          <w:color w:val="000000" w:themeColor="text1"/>
        </w:rPr>
        <w:t xml:space="preserve"> Data Model Corrections:</w:t>
      </w:r>
    </w:p>
    <w:p w:rsidR="00587721" w:rsidRPr="00587721" w:rsidRDefault="00587721" w:rsidP="00587721">
      <w:pPr>
        <w:rPr>
          <w:color w:val="000000" w:themeColor="text1"/>
        </w:rPr>
      </w:pPr>
      <w:r w:rsidRPr="00587721">
        <w:rPr>
          <w:color w:val="000000" w:themeColor="text1"/>
        </w:rPr>
        <w:t>In developing the profiles we discovered a parameter in the model provided by the BBF was incorrect.</w:t>
      </w:r>
    </w:p>
    <w:p w:rsidR="00587721" w:rsidRPr="00587721" w:rsidRDefault="00587721" w:rsidP="00587721">
      <w:pPr>
        <w:rPr>
          <w:color w:val="000000" w:themeColor="text1"/>
        </w:rPr>
      </w:pPr>
      <w:proofErr w:type="spellStart"/>
      <w:r w:rsidRPr="00587721">
        <w:rPr>
          <w:color w:val="000000" w:themeColor="text1"/>
        </w:rPr>
        <w:t>FAPService</w:t>
      </w:r>
      <w:proofErr w:type="spellEnd"/>
      <w:proofErr w:type="gramStart"/>
      <w:r w:rsidRPr="00587721">
        <w:rPr>
          <w:color w:val="000000" w:themeColor="text1"/>
        </w:rPr>
        <w:t>.{</w:t>
      </w:r>
      <w:proofErr w:type="spellStart"/>
      <w:proofErr w:type="gramEnd"/>
      <w:r w:rsidRPr="00587721">
        <w:rPr>
          <w:color w:val="000000" w:themeColor="text1"/>
        </w:rPr>
        <w:t>i</w:t>
      </w:r>
      <w:proofErr w:type="spellEnd"/>
      <w:r w:rsidRPr="00587721">
        <w:rPr>
          <w:color w:val="000000" w:themeColor="text1"/>
        </w:rPr>
        <w:t>}.</w:t>
      </w:r>
      <w:proofErr w:type="spellStart"/>
      <w:r w:rsidRPr="00587721">
        <w:rPr>
          <w:color w:val="000000" w:themeColor="text1"/>
        </w:rPr>
        <w:t>CellConfig.UMTS.CN.</w:t>
      </w:r>
      <w:r w:rsidRPr="00587721">
        <w:rPr>
          <w:b/>
          <w:color w:val="000000" w:themeColor="text1"/>
        </w:rPr>
        <w:t>CSDomain.</w:t>
      </w:r>
      <w:r w:rsidRPr="00587721">
        <w:rPr>
          <w:color w:val="000000" w:themeColor="text1"/>
        </w:rPr>
        <w:t>RAB.Stats.FailEstab</w:t>
      </w:r>
      <w:r w:rsidRPr="00587721">
        <w:rPr>
          <w:b/>
          <w:color w:val="000000" w:themeColor="text1"/>
        </w:rPr>
        <w:t>PS</w:t>
      </w:r>
      <w:proofErr w:type="spellEnd"/>
      <w:r w:rsidRPr="00587721">
        <w:rPr>
          <w:color w:val="000000" w:themeColor="text1"/>
        </w:rPr>
        <w:t xml:space="preserve"> should have been </w:t>
      </w:r>
      <w:proofErr w:type="spellStart"/>
      <w:r w:rsidRPr="00587721">
        <w:rPr>
          <w:color w:val="000000" w:themeColor="text1"/>
        </w:rPr>
        <w:t>FAPService</w:t>
      </w:r>
      <w:proofErr w:type="spellEnd"/>
      <w:r w:rsidRPr="00587721">
        <w:rPr>
          <w:color w:val="000000" w:themeColor="text1"/>
        </w:rPr>
        <w:t>.{</w:t>
      </w:r>
      <w:proofErr w:type="spellStart"/>
      <w:r w:rsidRPr="00587721">
        <w:rPr>
          <w:color w:val="000000" w:themeColor="text1"/>
        </w:rPr>
        <w:t>i</w:t>
      </w:r>
      <w:proofErr w:type="spellEnd"/>
      <w:r w:rsidRPr="00587721">
        <w:rPr>
          <w:color w:val="000000" w:themeColor="text1"/>
        </w:rPr>
        <w:t>}.</w:t>
      </w:r>
      <w:proofErr w:type="spellStart"/>
      <w:r w:rsidRPr="00587721">
        <w:rPr>
          <w:color w:val="000000" w:themeColor="text1"/>
        </w:rPr>
        <w:t>CellConfig.UMTS.CN.</w:t>
      </w:r>
      <w:r w:rsidRPr="00587721">
        <w:rPr>
          <w:b/>
          <w:color w:val="000000" w:themeColor="text1"/>
        </w:rPr>
        <w:t>CSDomain</w:t>
      </w:r>
      <w:r w:rsidRPr="00587721">
        <w:rPr>
          <w:color w:val="000000" w:themeColor="text1"/>
        </w:rPr>
        <w:t>.RAB.Stats.FailEstab</w:t>
      </w:r>
      <w:r w:rsidRPr="00587721">
        <w:rPr>
          <w:b/>
          <w:color w:val="000000" w:themeColor="text1"/>
        </w:rPr>
        <w:t>CS</w:t>
      </w:r>
      <w:proofErr w:type="spellEnd"/>
    </w:p>
    <w:p w:rsidR="00587721" w:rsidRPr="00587721" w:rsidRDefault="00587721" w:rsidP="00587721">
      <w:pPr>
        <w:rPr>
          <w:b/>
          <w:color w:val="000000" w:themeColor="text1"/>
        </w:rPr>
      </w:pPr>
      <w:r w:rsidRPr="00587721">
        <w:rPr>
          <w:b/>
          <w:color w:val="000000" w:themeColor="text1"/>
        </w:rPr>
        <w:t xml:space="preserve">Resolution: </w:t>
      </w:r>
    </w:p>
    <w:p w:rsidR="00587721" w:rsidRPr="00587721" w:rsidRDefault="00587721" w:rsidP="00587721">
      <w:pPr>
        <w:rPr>
          <w:color w:val="000000" w:themeColor="text1"/>
        </w:rPr>
      </w:pPr>
      <w:proofErr w:type="spellStart"/>
      <w:r w:rsidRPr="00587721">
        <w:rPr>
          <w:color w:val="000000" w:themeColor="text1"/>
        </w:rPr>
        <w:t>FAPService</w:t>
      </w:r>
      <w:proofErr w:type="spellEnd"/>
      <w:proofErr w:type="gramStart"/>
      <w:r w:rsidRPr="00587721">
        <w:rPr>
          <w:color w:val="000000" w:themeColor="text1"/>
        </w:rPr>
        <w:t>.{</w:t>
      </w:r>
      <w:proofErr w:type="spellStart"/>
      <w:proofErr w:type="gramEnd"/>
      <w:r w:rsidRPr="00587721">
        <w:rPr>
          <w:color w:val="000000" w:themeColor="text1"/>
        </w:rPr>
        <w:t>i</w:t>
      </w:r>
      <w:proofErr w:type="spellEnd"/>
      <w:r w:rsidRPr="00587721">
        <w:rPr>
          <w:color w:val="000000" w:themeColor="text1"/>
        </w:rPr>
        <w:t>}.</w:t>
      </w:r>
      <w:proofErr w:type="spellStart"/>
      <w:r w:rsidRPr="00587721">
        <w:rPr>
          <w:color w:val="000000" w:themeColor="text1"/>
        </w:rPr>
        <w:t>CellConfig.UMTS.CN.CSDomain.RAB.Stats.FailEstabPS</w:t>
      </w:r>
      <w:proofErr w:type="spellEnd"/>
      <w:r w:rsidRPr="00587721">
        <w:rPr>
          <w:color w:val="000000" w:themeColor="text1"/>
        </w:rPr>
        <w:t xml:space="preserve"> to </w:t>
      </w:r>
      <w:proofErr w:type="spellStart"/>
      <w:r w:rsidRPr="00587721">
        <w:rPr>
          <w:color w:val="000000" w:themeColor="text1"/>
        </w:rPr>
        <w:t>FAPService</w:t>
      </w:r>
      <w:proofErr w:type="spellEnd"/>
      <w:r w:rsidRPr="00587721">
        <w:rPr>
          <w:color w:val="000000" w:themeColor="text1"/>
        </w:rPr>
        <w:t>.{</w:t>
      </w:r>
      <w:proofErr w:type="spellStart"/>
      <w:r w:rsidRPr="00587721">
        <w:rPr>
          <w:color w:val="000000" w:themeColor="text1"/>
        </w:rPr>
        <w:t>i</w:t>
      </w:r>
      <w:proofErr w:type="spellEnd"/>
      <w:r w:rsidRPr="00587721">
        <w:rPr>
          <w:color w:val="000000" w:themeColor="text1"/>
        </w:rPr>
        <w:t>}.</w:t>
      </w:r>
      <w:proofErr w:type="spellStart"/>
      <w:r w:rsidRPr="00587721">
        <w:rPr>
          <w:color w:val="000000" w:themeColor="text1"/>
        </w:rPr>
        <w:t>CellConfig.UMTS.CN.CSDomain.RAB.Stats.FailEstabCS</w:t>
      </w:r>
      <w:proofErr w:type="spellEnd"/>
    </w:p>
    <w:p w:rsidR="00587721" w:rsidRPr="00587721" w:rsidRDefault="00587721" w:rsidP="00587721">
      <w:pPr>
        <w:rPr>
          <w:color w:val="000000" w:themeColor="text1"/>
        </w:rPr>
      </w:pPr>
      <w:r w:rsidRPr="00587721">
        <w:rPr>
          <w:b/>
          <w:color w:val="000000" w:themeColor="text1"/>
        </w:rPr>
        <w:t>Item 2:</w:t>
      </w:r>
      <w:r w:rsidRPr="00587721">
        <w:rPr>
          <w:color w:val="000000" w:themeColor="text1"/>
        </w:rPr>
        <w:t xml:space="preserve"> Proposed profiles</w:t>
      </w:r>
    </w:p>
    <w:p w:rsidR="00587721" w:rsidRPr="00587721" w:rsidRDefault="00587721" w:rsidP="00587721">
      <w:pPr>
        <w:rPr>
          <w:color w:val="000000" w:themeColor="text1"/>
        </w:rPr>
      </w:pPr>
      <w:r w:rsidRPr="00587721">
        <w:rPr>
          <w:color w:val="000000" w:themeColor="text1"/>
        </w:rPr>
        <w:t>The BBF liaison requests 3GPP provide feedback on how we would like the profiles to be defined.</w:t>
      </w:r>
    </w:p>
    <w:p w:rsidR="00587721" w:rsidRPr="00587721" w:rsidRDefault="00587721" w:rsidP="00587721">
      <w:pPr>
        <w:rPr>
          <w:color w:val="000000" w:themeColor="text1"/>
        </w:rPr>
      </w:pPr>
      <w:r w:rsidRPr="00587721">
        <w:rPr>
          <w:color w:val="000000" w:themeColor="text1"/>
        </w:rPr>
        <w:t>Profiles in TR-069 are used for 2 purposes:</w:t>
      </w:r>
    </w:p>
    <w:p w:rsidR="00587721" w:rsidRPr="00587721" w:rsidRDefault="00587721" w:rsidP="00587721">
      <w:pPr>
        <w:pStyle w:val="ListParagraph"/>
        <w:numPr>
          <w:ilvl w:val="0"/>
          <w:numId w:val="33"/>
        </w:numPr>
        <w:spacing w:after="0"/>
        <w:rPr>
          <w:color w:val="000000" w:themeColor="text1"/>
        </w:rPr>
      </w:pPr>
      <w:r w:rsidRPr="00587721">
        <w:rPr>
          <w:color w:val="000000" w:themeColor="text1"/>
        </w:rPr>
        <w:t>As a deprecated mechanism for CPEs to report their capabilities</w:t>
      </w:r>
    </w:p>
    <w:p w:rsidR="00587721" w:rsidRPr="00587721" w:rsidRDefault="00587721" w:rsidP="00587721">
      <w:pPr>
        <w:pStyle w:val="ListParagraph"/>
        <w:numPr>
          <w:ilvl w:val="0"/>
          <w:numId w:val="33"/>
        </w:numPr>
        <w:spacing w:after="0"/>
        <w:rPr>
          <w:color w:val="000000" w:themeColor="text1"/>
        </w:rPr>
      </w:pPr>
      <w:r w:rsidRPr="00587721">
        <w:rPr>
          <w:color w:val="000000" w:themeColor="text1"/>
        </w:rPr>
        <w:t xml:space="preserve">For SPs to use when requesting feature support from vendors. </w:t>
      </w:r>
      <w:r w:rsidRPr="00587721">
        <w:rPr>
          <w:b/>
          <w:color w:val="000000" w:themeColor="text1"/>
        </w:rPr>
        <w:t>This is the most common usage.</w:t>
      </w:r>
    </w:p>
    <w:p w:rsidR="00587721" w:rsidRPr="00587721" w:rsidRDefault="00587721" w:rsidP="00587721">
      <w:pPr>
        <w:rPr>
          <w:color w:val="000000" w:themeColor="text1"/>
        </w:rPr>
      </w:pPr>
    </w:p>
    <w:p w:rsidR="00587721" w:rsidRPr="00587721" w:rsidRDefault="00587721" w:rsidP="00587721">
      <w:pPr>
        <w:rPr>
          <w:color w:val="000000" w:themeColor="text1"/>
        </w:rPr>
      </w:pPr>
      <w:r w:rsidRPr="00587721">
        <w:rPr>
          <w:color w:val="000000" w:themeColor="text1"/>
        </w:rPr>
        <w:t xml:space="preserve">The approach to the profiles taken by this contribution was to utilize the most granular set of profiles based on the requested parameters in TS 32.452, TS 32.592, </w:t>
      </w:r>
      <w:proofErr w:type="gramStart"/>
      <w:r w:rsidRPr="00587721">
        <w:rPr>
          <w:color w:val="000000" w:themeColor="text1"/>
        </w:rPr>
        <w:t>TS</w:t>
      </w:r>
      <w:proofErr w:type="gramEnd"/>
      <w:r w:rsidRPr="00587721">
        <w:rPr>
          <w:color w:val="000000" w:themeColor="text1"/>
        </w:rPr>
        <w:t xml:space="preserve"> 32.453). This is similar to how the profiles were defined for previous features.</w:t>
      </w:r>
    </w:p>
    <w:p w:rsidR="00587721" w:rsidRPr="00587721" w:rsidRDefault="00587721" w:rsidP="00587721">
      <w:pPr>
        <w:rPr>
          <w:b/>
          <w:color w:val="000000" w:themeColor="text1"/>
        </w:rPr>
      </w:pPr>
      <w:r w:rsidRPr="00587721">
        <w:rPr>
          <w:b/>
          <w:color w:val="000000" w:themeColor="text1"/>
        </w:rPr>
        <w:t xml:space="preserve">Resolution: </w:t>
      </w:r>
    </w:p>
    <w:p w:rsidR="00587721" w:rsidRPr="00587721" w:rsidRDefault="00587721" w:rsidP="00587721">
      <w:pPr>
        <w:rPr>
          <w:color w:val="000000" w:themeColor="text1"/>
        </w:rPr>
      </w:pPr>
      <w:r w:rsidRPr="00587721">
        <w:rPr>
          <w:color w:val="000000" w:themeColor="text1"/>
        </w:rPr>
        <w:t>Agree to the following profiles:</w:t>
      </w:r>
    </w:p>
    <w:p w:rsidR="00587721" w:rsidRPr="00587721" w:rsidRDefault="00587721" w:rsidP="00587721">
      <w:pPr>
        <w:pStyle w:val="Heading3"/>
        <w:rPr>
          <w:rFonts w:ascii="Times New Roman" w:hAnsi="Times New Roman"/>
          <w:color w:val="000000" w:themeColor="text1"/>
          <w:sz w:val="20"/>
        </w:rPr>
      </w:pPr>
      <w:bookmarkStart w:id="0" w:name="H.FAPService:2.UMTSCSRABMonitoring:1_Pro"/>
      <w:r w:rsidRPr="00587721">
        <w:rPr>
          <w:rStyle w:val="n"/>
          <w:rFonts w:ascii="Times New Roman" w:hAnsi="Times New Roman"/>
          <w:color w:val="000000" w:themeColor="text1"/>
          <w:sz w:val="20"/>
        </w:rPr>
        <w:t>UMTSCSRABMonitoring</w:t>
      </w:r>
      <w:proofErr w:type="gramStart"/>
      <w:r w:rsidRPr="00587721">
        <w:rPr>
          <w:rStyle w:val="n"/>
          <w:rFonts w:ascii="Times New Roman" w:hAnsi="Times New Roman"/>
          <w:color w:val="000000" w:themeColor="text1"/>
          <w:sz w:val="20"/>
        </w:rPr>
        <w:t>:1</w:t>
      </w:r>
      <w:proofErr w:type="gramEnd"/>
      <w:r w:rsidRPr="00587721">
        <w:rPr>
          <w:rStyle w:val="n"/>
          <w:rFonts w:ascii="Times New Roman" w:hAnsi="Times New Roman"/>
          <w:color w:val="000000" w:themeColor="text1"/>
          <w:sz w:val="20"/>
        </w:rPr>
        <w:t xml:space="preserve"> Profile</w:t>
      </w:r>
      <w:bookmarkEnd w:id="0"/>
    </w:p>
    <w:p w:rsidR="00587721" w:rsidRPr="00587721" w:rsidRDefault="00587721" w:rsidP="00587721">
      <w:pPr>
        <w:rPr>
          <w:color w:val="000000" w:themeColor="text1"/>
        </w:rPr>
      </w:pPr>
      <w:r w:rsidRPr="00587721">
        <w:rPr>
          <w:rStyle w:val="n"/>
          <w:color w:val="000000" w:themeColor="text1"/>
        </w:rPr>
        <w:t>This table defines the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UMTSCSRABMonitoring</w:t>
      </w:r>
      <w:proofErr w:type="gramStart"/>
      <w:r w:rsidRPr="00587721">
        <w:rPr>
          <w:rStyle w:val="n"/>
          <w:i/>
          <w:iCs/>
          <w:color w:val="000000" w:themeColor="text1"/>
        </w:rPr>
        <w:t>:1</w:t>
      </w:r>
      <w:proofErr w:type="gramEnd"/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color w:val="000000" w:themeColor="text1"/>
        </w:rPr>
        <w:t>profile for the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FAPService:2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color w:val="000000" w:themeColor="text1"/>
        </w:rPr>
        <w:t>data model. The minimum REQUIRED version for this profile is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FAPService</w:t>
      </w:r>
      <w:proofErr w:type="gramStart"/>
      <w:r w:rsidRPr="00587721">
        <w:rPr>
          <w:rStyle w:val="n"/>
          <w:i/>
          <w:iCs/>
          <w:color w:val="000000" w:themeColor="text1"/>
        </w:rPr>
        <w:t>:2.99</w:t>
      </w:r>
      <w:proofErr w:type="gramEnd"/>
      <w:r w:rsidRPr="00587721">
        <w:rPr>
          <w:rStyle w:val="n"/>
          <w:color w:val="000000" w:themeColor="text1"/>
        </w:rPr>
        <w:t>.</w:t>
      </w:r>
    </w:p>
    <w:tbl>
      <w:tblPr>
        <w:tblW w:w="3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625"/>
        <w:gridCol w:w="1212"/>
      </w:tblGrid>
      <w:tr w:rsidR="00587721" w:rsidRPr="00587721" w:rsidTr="00944F3E">
        <w:trPr>
          <w:tblCellSpacing w:w="0" w:type="dxa"/>
        </w:trPr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hideMark/>
          </w:tcPr>
          <w:p w:rsidR="00587721" w:rsidRPr="00587721" w:rsidRDefault="00587721" w:rsidP="00944F3E">
            <w:pPr>
              <w:jc w:val="center"/>
              <w:rPr>
                <w:b/>
                <w:bCs/>
                <w:color w:val="000000" w:themeColor="text1"/>
              </w:rPr>
            </w:pPr>
            <w:r w:rsidRPr="00587721">
              <w:rPr>
                <w:b/>
                <w:bCs/>
                <w:color w:val="000000" w:themeColor="text1"/>
              </w:rPr>
              <w:t>Name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hideMark/>
          </w:tcPr>
          <w:p w:rsidR="00587721" w:rsidRPr="00587721" w:rsidRDefault="00587721" w:rsidP="00944F3E">
            <w:pPr>
              <w:jc w:val="center"/>
              <w:rPr>
                <w:b/>
                <w:bCs/>
                <w:color w:val="000000" w:themeColor="text1"/>
              </w:rPr>
            </w:pPr>
            <w:r w:rsidRPr="00587721">
              <w:rPr>
                <w:b/>
                <w:bCs/>
                <w:color w:val="000000" w:themeColor="text1"/>
              </w:rPr>
              <w:t>Requirement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7" w:anchor="D.FAPService:2.FAPService.{i}.CellConfig.UMTS.CN.CSDomain.RAB." w:history="1">
              <w:proofErr w:type="spellStart"/>
              <w:proofErr w:type="gramStart"/>
              <w:r w:rsidR="00587721" w:rsidRPr="00587721">
                <w:rPr>
                  <w:rStyle w:val="Hyperlink"/>
                  <w:color w:val="000000" w:themeColor="text1"/>
                </w:rPr>
                <w:t>FAPService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{</w:t>
              </w:r>
              <w:proofErr w:type="spellStart"/>
              <w:proofErr w:type="gramEnd"/>
              <w:r w:rsidR="00587721" w:rsidRPr="00587721">
                <w:rPr>
                  <w:rStyle w:val="Hyperlink"/>
                  <w:color w:val="000000" w:themeColor="text1"/>
                </w:rPr>
                <w:t>i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}.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</w:r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CellConfig.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UMTS.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CN.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CSDomain.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RAB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P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8" w:anchor="D.FAPService:2.FAPService.{i}.CellConfig.UMTS.CN.CSDomain.RAB.Stats." w:history="1">
              <w:proofErr w:type="spellStart"/>
              <w:proofErr w:type="gramStart"/>
              <w:r w:rsidR="00587721" w:rsidRPr="00587721">
                <w:rPr>
                  <w:rStyle w:val="Hyperlink"/>
                  <w:color w:val="000000" w:themeColor="text1"/>
                </w:rPr>
                <w:t>FAPService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{</w:t>
              </w:r>
              <w:proofErr w:type="spellStart"/>
              <w:proofErr w:type="gramEnd"/>
              <w:r w:rsidR="00587721" w:rsidRPr="00587721">
                <w:rPr>
                  <w:rStyle w:val="Hyperlink"/>
                  <w:color w:val="000000" w:themeColor="text1"/>
                </w:rPr>
                <w:t>i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}.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</w:r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CellConfig.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UMTS.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CN.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CSDomain.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RAB.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Stats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P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9" w:anchor="D.FAPService:2.FAPService.{i}.CellConfig.UMTS.CN.CSDomain.RAB.Stats.AttEstabCS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AttEstabCS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10" w:anchor="D.FAPService:2.FAPService.{i}.CellConfig.UMTS.CN.CSDomain.RAB.Stats.FailEstabCS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FailEstabCS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11" w:anchor="D.FAPService:2.FAPService.{i}.CellConfig.UMTS.CN.CSDomain.RAB.Stats.SuccEstabCS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SuccEstabCS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12" w:anchor="D.FAPService:2.FAPService.{i}.CellConfig.UMTS.CN.CSDomain.RAB.Stats.RelDropCS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RelDropCS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</w:tbl>
    <w:p w:rsidR="00587721" w:rsidRPr="00587721" w:rsidRDefault="00587721" w:rsidP="00587721">
      <w:pPr>
        <w:pStyle w:val="Heading3"/>
        <w:rPr>
          <w:rFonts w:ascii="Times New Roman" w:hAnsi="Times New Roman"/>
          <w:color w:val="000000" w:themeColor="text1"/>
          <w:sz w:val="20"/>
        </w:rPr>
      </w:pPr>
      <w:bookmarkStart w:id="1" w:name="P.FAPService:2.UMTSCSHHOMonitoring:1"/>
      <w:bookmarkStart w:id="2" w:name="H.FAPService:2.UMTSCSHHOMonitoring:1_Pro"/>
      <w:bookmarkEnd w:id="1"/>
      <w:r w:rsidRPr="00587721">
        <w:rPr>
          <w:rStyle w:val="n"/>
          <w:rFonts w:ascii="Times New Roman" w:hAnsi="Times New Roman"/>
          <w:color w:val="000000" w:themeColor="text1"/>
          <w:sz w:val="20"/>
        </w:rPr>
        <w:t>UMTSCSHHOMonitoring</w:t>
      </w:r>
      <w:proofErr w:type="gramStart"/>
      <w:r w:rsidRPr="00587721">
        <w:rPr>
          <w:rStyle w:val="n"/>
          <w:rFonts w:ascii="Times New Roman" w:hAnsi="Times New Roman"/>
          <w:color w:val="000000" w:themeColor="text1"/>
          <w:sz w:val="20"/>
        </w:rPr>
        <w:t>:1</w:t>
      </w:r>
      <w:proofErr w:type="gramEnd"/>
      <w:r w:rsidRPr="00587721">
        <w:rPr>
          <w:rStyle w:val="n"/>
          <w:rFonts w:ascii="Times New Roman" w:hAnsi="Times New Roman"/>
          <w:color w:val="000000" w:themeColor="text1"/>
          <w:sz w:val="20"/>
        </w:rPr>
        <w:t xml:space="preserve"> Profile</w:t>
      </w:r>
      <w:bookmarkEnd w:id="2"/>
    </w:p>
    <w:p w:rsidR="00587721" w:rsidRPr="00587721" w:rsidRDefault="00587721" w:rsidP="00587721">
      <w:pPr>
        <w:rPr>
          <w:color w:val="000000" w:themeColor="text1"/>
        </w:rPr>
      </w:pPr>
      <w:r w:rsidRPr="00587721">
        <w:rPr>
          <w:rStyle w:val="n"/>
          <w:color w:val="000000" w:themeColor="text1"/>
        </w:rPr>
        <w:t>This table defines the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UMTSCSHHOMonitoring</w:t>
      </w:r>
      <w:proofErr w:type="gramStart"/>
      <w:r w:rsidRPr="00587721">
        <w:rPr>
          <w:rStyle w:val="n"/>
          <w:i/>
          <w:iCs/>
          <w:color w:val="000000" w:themeColor="text1"/>
        </w:rPr>
        <w:t>:1</w:t>
      </w:r>
      <w:proofErr w:type="gramEnd"/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color w:val="000000" w:themeColor="text1"/>
        </w:rPr>
        <w:t>profile for the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FAPService:2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color w:val="000000" w:themeColor="text1"/>
        </w:rPr>
        <w:t>data model. The minimum REQUIRED version for this profile is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FAPService</w:t>
      </w:r>
      <w:proofErr w:type="gramStart"/>
      <w:r w:rsidRPr="00587721">
        <w:rPr>
          <w:rStyle w:val="n"/>
          <w:i/>
          <w:iCs/>
          <w:color w:val="000000" w:themeColor="text1"/>
        </w:rPr>
        <w:t>:2.99</w:t>
      </w:r>
      <w:proofErr w:type="gramEnd"/>
      <w:r w:rsidRPr="00587721">
        <w:rPr>
          <w:rStyle w:val="n"/>
          <w:color w:val="000000" w:themeColor="text1"/>
        </w:rPr>
        <w:t>.</w:t>
      </w:r>
    </w:p>
    <w:tbl>
      <w:tblPr>
        <w:tblW w:w="3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625"/>
        <w:gridCol w:w="1212"/>
      </w:tblGrid>
      <w:tr w:rsidR="00587721" w:rsidRPr="00587721" w:rsidTr="00944F3E">
        <w:trPr>
          <w:tblCellSpacing w:w="0" w:type="dxa"/>
        </w:trPr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hideMark/>
          </w:tcPr>
          <w:p w:rsidR="00587721" w:rsidRPr="00587721" w:rsidRDefault="00587721" w:rsidP="00944F3E">
            <w:pPr>
              <w:jc w:val="center"/>
              <w:rPr>
                <w:b/>
                <w:bCs/>
                <w:color w:val="000000" w:themeColor="text1"/>
              </w:rPr>
            </w:pPr>
            <w:r w:rsidRPr="00587721">
              <w:rPr>
                <w:b/>
                <w:bCs/>
                <w:color w:val="000000" w:themeColor="text1"/>
              </w:rPr>
              <w:t>Name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hideMark/>
          </w:tcPr>
          <w:p w:rsidR="00587721" w:rsidRPr="00587721" w:rsidRDefault="00587721" w:rsidP="00944F3E">
            <w:pPr>
              <w:jc w:val="center"/>
              <w:rPr>
                <w:b/>
                <w:bCs/>
                <w:color w:val="000000" w:themeColor="text1"/>
              </w:rPr>
            </w:pPr>
            <w:r w:rsidRPr="00587721">
              <w:rPr>
                <w:b/>
                <w:bCs/>
                <w:color w:val="000000" w:themeColor="text1"/>
              </w:rPr>
              <w:t>Requirement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13" w:anchor="D.FAPService:2.FAPService.{i}.CellConfig.UMTS.CN.CSDomain.HHO." w:history="1">
              <w:proofErr w:type="spellStart"/>
              <w:proofErr w:type="gramStart"/>
              <w:r w:rsidR="00587721" w:rsidRPr="00587721">
                <w:rPr>
                  <w:rStyle w:val="Hyperlink"/>
                  <w:color w:val="000000" w:themeColor="text1"/>
                </w:rPr>
                <w:t>FAPService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{</w:t>
              </w:r>
              <w:proofErr w:type="spellStart"/>
              <w:proofErr w:type="gramEnd"/>
              <w:r w:rsidR="00587721" w:rsidRPr="00587721">
                <w:rPr>
                  <w:rStyle w:val="Hyperlink"/>
                  <w:color w:val="000000" w:themeColor="text1"/>
                </w:rPr>
                <w:t>i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}.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</w:r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CellConfig.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UMTS.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CN.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CSDomain.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HHO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P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14" w:anchor="D.FAPService:2.FAPService.{i}.CellConfig.UMTS.CN.CSDomain.HHO.Stats." w:history="1">
              <w:proofErr w:type="spellStart"/>
              <w:proofErr w:type="gramStart"/>
              <w:r w:rsidR="00587721" w:rsidRPr="00587721">
                <w:rPr>
                  <w:rStyle w:val="Hyperlink"/>
                  <w:color w:val="000000" w:themeColor="text1"/>
                </w:rPr>
                <w:t>FAPService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{</w:t>
              </w:r>
              <w:proofErr w:type="spellStart"/>
              <w:proofErr w:type="gramEnd"/>
              <w:r w:rsidR="00587721" w:rsidRPr="00587721">
                <w:rPr>
                  <w:rStyle w:val="Hyperlink"/>
                  <w:color w:val="000000" w:themeColor="text1"/>
                </w:rPr>
                <w:t>i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}.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</w:r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CellConfig.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UMTS.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CN.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CSDomain.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HHO.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Stats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P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15" w:anchor="D.FAPService:2.FAPService.{i}.CellConfig.UMTS.CN.CSDomain.HHO.Stats.Att3GMacroToHnbCSHO" w:history="1">
              <w:r w:rsidR="00587721" w:rsidRPr="00587721">
                <w:rPr>
                  <w:rStyle w:val="Hyperlink"/>
                  <w:color w:val="000000" w:themeColor="text1"/>
                </w:rPr>
                <w:t>Att3GMacroToHnbCSHO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16" w:anchor="D.FAPService:2.FAPService.{i}.CellConfig.UMTS.CN.CSDomain.HHO.Stats.Succ3GMacroToHnbCSHO" w:history="1">
              <w:r w:rsidR="00587721" w:rsidRPr="00587721">
                <w:rPr>
                  <w:rStyle w:val="Hyperlink"/>
                  <w:color w:val="000000" w:themeColor="text1"/>
                </w:rPr>
                <w:t>Succ3GMacroToHnbCSHO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17" w:anchor="D.FAPService:2.FAPService.{i}.CellConfig.UMTS.CN.CSDomain.HHO.Stats.Att2GMacroToHnbCSHO" w:history="1">
              <w:r w:rsidR="00587721" w:rsidRPr="00587721">
                <w:rPr>
                  <w:rStyle w:val="Hyperlink"/>
                  <w:color w:val="000000" w:themeColor="text1"/>
                </w:rPr>
                <w:t>Att2GMacroToHnbCSHO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18" w:anchor="D.FAPService:2.FAPService.{i}.CellConfig.UMTS.CN.CSDomain.HHO.Stats.Succ2GMacroToHnbCSHO" w:history="1">
              <w:r w:rsidR="00587721" w:rsidRPr="00587721">
                <w:rPr>
                  <w:rStyle w:val="Hyperlink"/>
                  <w:color w:val="000000" w:themeColor="text1"/>
                </w:rPr>
                <w:t>Succ2GMacroToHnbCSHO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</w:tbl>
    <w:p w:rsidR="00587721" w:rsidRPr="00587721" w:rsidRDefault="00587721" w:rsidP="00587721">
      <w:pPr>
        <w:pStyle w:val="Heading3"/>
        <w:rPr>
          <w:rFonts w:ascii="Times New Roman" w:hAnsi="Times New Roman"/>
          <w:color w:val="000000" w:themeColor="text1"/>
          <w:sz w:val="20"/>
        </w:rPr>
      </w:pPr>
      <w:bookmarkStart w:id="3" w:name="P.FAPService:2.UMTSPSRABMonitoring:1"/>
      <w:bookmarkStart w:id="4" w:name="H.FAPService:2.UMTSPSRABMonitoring:1_Pro"/>
      <w:bookmarkEnd w:id="3"/>
      <w:r w:rsidRPr="00587721">
        <w:rPr>
          <w:rStyle w:val="n"/>
          <w:rFonts w:ascii="Times New Roman" w:hAnsi="Times New Roman"/>
          <w:color w:val="000000" w:themeColor="text1"/>
          <w:sz w:val="20"/>
        </w:rPr>
        <w:t>UMTSPSRABMonitoring</w:t>
      </w:r>
      <w:proofErr w:type="gramStart"/>
      <w:r w:rsidRPr="00587721">
        <w:rPr>
          <w:rStyle w:val="n"/>
          <w:rFonts w:ascii="Times New Roman" w:hAnsi="Times New Roman"/>
          <w:color w:val="000000" w:themeColor="text1"/>
          <w:sz w:val="20"/>
        </w:rPr>
        <w:t>:1</w:t>
      </w:r>
      <w:proofErr w:type="gramEnd"/>
      <w:r w:rsidRPr="00587721">
        <w:rPr>
          <w:rStyle w:val="n"/>
          <w:rFonts w:ascii="Times New Roman" w:hAnsi="Times New Roman"/>
          <w:color w:val="000000" w:themeColor="text1"/>
          <w:sz w:val="20"/>
        </w:rPr>
        <w:t xml:space="preserve"> Profile</w:t>
      </w:r>
      <w:bookmarkEnd w:id="4"/>
    </w:p>
    <w:p w:rsidR="00587721" w:rsidRPr="00587721" w:rsidRDefault="00587721" w:rsidP="00587721">
      <w:pPr>
        <w:rPr>
          <w:color w:val="000000" w:themeColor="text1"/>
        </w:rPr>
      </w:pPr>
      <w:r w:rsidRPr="00587721">
        <w:rPr>
          <w:rStyle w:val="n"/>
          <w:color w:val="000000" w:themeColor="text1"/>
        </w:rPr>
        <w:t>This table defines the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UMTSPSRABMonitoring</w:t>
      </w:r>
      <w:proofErr w:type="gramStart"/>
      <w:r w:rsidRPr="00587721">
        <w:rPr>
          <w:rStyle w:val="n"/>
          <w:i/>
          <w:iCs/>
          <w:color w:val="000000" w:themeColor="text1"/>
        </w:rPr>
        <w:t>:1</w:t>
      </w:r>
      <w:proofErr w:type="gramEnd"/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color w:val="000000" w:themeColor="text1"/>
        </w:rPr>
        <w:t>profile for the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FAPService:2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color w:val="000000" w:themeColor="text1"/>
        </w:rPr>
        <w:t>data model. The minimum REQUIRED version for this profile is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FAPService</w:t>
      </w:r>
      <w:proofErr w:type="gramStart"/>
      <w:r w:rsidRPr="00587721">
        <w:rPr>
          <w:rStyle w:val="n"/>
          <w:i/>
          <w:iCs/>
          <w:color w:val="000000" w:themeColor="text1"/>
        </w:rPr>
        <w:t>:2.99</w:t>
      </w:r>
      <w:proofErr w:type="gramEnd"/>
      <w:r w:rsidRPr="00587721">
        <w:rPr>
          <w:rStyle w:val="n"/>
          <w:color w:val="000000" w:themeColor="text1"/>
        </w:rPr>
        <w:t>.</w:t>
      </w:r>
    </w:p>
    <w:tbl>
      <w:tblPr>
        <w:tblW w:w="3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625"/>
        <w:gridCol w:w="1212"/>
      </w:tblGrid>
      <w:tr w:rsidR="00587721" w:rsidRPr="00587721" w:rsidTr="00944F3E">
        <w:trPr>
          <w:tblCellSpacing w:w="0" w:type="dxa"/>
        </w:trPr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hideMark/>
          </w:tcPr>
          <w:p w:rsidR="00587721" w:rsidRPr="00587721" w:rsidRDefault="00587721" w:rsidP="00944F3E">
            <w:pPr>
              <w:jc w:val="center"/>
              <w:rPr>
                <w:b/>
                <w:bCs/>
                <w:color w:val="000000" w:themeColor="text1"/>
              </w:rPr>
            </w:pPr>
            <w:r w:rsidRPr="00587721">
              <w:rPr>
                <w:b/>
                <w:bCs/>
                <w:color w:val="000000" w:themeColor="text1"/>
              </w:rPr>
              <w:t>Name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hideMark/>
          </w:tcPr>
          <w:p w:rsidR="00587721" w:rsidRPr="00587721" w:rsidRDefault="00587721" w:rsidP="00944F3E">
            <w:pPr>
              <w:jc w:val="center"/>
              <w:rPr>
                <w:b/>
                <w:bCs/>
                <w:color w:val="000000" w:themeColor="text1"/>
              </w:rPr>
            </w:pPr>
            <w:r w:rsidRPr="00587721">
              <w:rPr>
                <w:b/>
                <w:bCs/>
                <w:color w:val="000000" w:themeColor="text1"/>
              </w:rPr>
              <w:t>Requirement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19" w:anchor="D.FAPService:2.FAPService.{i}.CellConfig.UMTS.CN.PSDomain.RAB." w:history="1">
              <w:proofErr w:type="spellStart"/>
              <w:proofErr w:type="gramStart"/>
              <w:r w:rsidR="00587721" w:rsidRPr="00587721">
                <w:rPr>
                  <w:rStyle w:val="Hyperlink"/>
                  <w:color w:val="000000" w:themeColor="text1"/>
                </w:rPr>
                <w:t>FAPService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{</w:t>
              </w:r>
              <w:proofErr w:type="spellStart"/>
              <w:proofErr w:type="gramEnd"/>
              <w:r w:rsidR="00587721" w:rsidRPr="00587721">
                <w:rPr>
                  <w:rStyle w:val="Hyperlink"/>
                  <w:color w:val="000000" w:themeColor="text1"/>
                </w:rPr>
                <w:t>i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}.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</w:r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CellConfig.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UMTS.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CN.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PSDomain.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RAB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P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20" w:anchor="D.FAPService:2.FAPService.{i}.CellConfig.UMTS.CN.PSDomain.RAB.Stats." w:history="1">
              <w:proofErr w:type="spellStart"/>
              <w:proofErr w:type="gramStart"/>
              <w:r w:rsidR="00587721" w:rsidRPr="00587721">
                <w:rPr>
                  <w:rStyle w:val="Hyperlink"/>
                  <w:color w:val="000000" w:themeColor="text1"/>
                </w:rPr>
                <w:t>FAPService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{</w:t>
              </w:r>
              <w:proofErr w:type="spellStart"/>
              <w:proofErr w:type="gramEnd"/>
              <w:r w:rsidR="00587721" w:rsidRPr="00587721">
                <w:rPr>
                  <w:rStyle w:val="Hyperlink"/>
                  <w:color w:val="000000" w:themeColor="text1"/>
                </w:rPr>
                <w:t>i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}.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</w:r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CellConfig.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UMTS.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CN.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PSDomain.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RAB.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Stats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P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21" w:anchor="D.FAPService:2.FAPService.{i}.CellConfig.UMTS.CN.PSDomain.RAB.Stats.AttEstabPS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AttEstabPS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22" w:anchor="D.FAPService:2.FAPService.{i}.CellConfig.UMTS.CN.PSDomain.RAB.Stats.FailEstabPS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FailEstabPS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23" w:anchor="D.FAPService:2.FAPService.{i}.CellConfig.UMTS.CN.PSDomain.RAB.Stats.SuccEstabPS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SuccEstabPS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24" w:anchor="D.FAPService:2.FAPService.{i}.CellConfig.UMTS.CN.PSDomain.RAB.Stats.RelDropPS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RelDropPS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25" w:anchor="D.FAPService:2.FAPService.{i}.CellConfig.UMTS.CN.PSDomain.RAB.Stats.ULNumUserBitsEDCH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ULNumUserBitsEDCH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26" w:anchor="D.FAPService:2.FAPService.{i}.CellConfig.UMTS.CN.PSDomain.RAB.Stats.ULNumUserBits64K" w:history="1">
              <w:r w:rsidR="00587721" w:rsidRPr="00587721">
                <w:rPr>
                  <w:rStyle w:val="Hyperlink"/>
                  <w:color w:val="000000" w:themeColor="text1"/>
                </w:rPr>
                <w:t>ULNumUserBits64K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27" w:anchor="D.FAPService:2.FAPService.{i}.CellConfig.UMTS.CN.PSDomain.RAB.Stats.ULNumUserBits128K" w:history="1">
              <w:r w:rsidR="00587721" w:rsidRPr="00587721">
                <w:rPr>
                  <w:rStyle w:val="Hyperlink"/>
                  <w:color w:val="000000" w:themeColor="text1"/>
                </w:rPr>
                <w:t>ULNumUserBits128K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28" w:anchor="D.FAPService:2.FAPService.{i}.CellConfig.UMTS.CN.PSDomain.RAB.Stats.ULNumUserBits384K" w:history="1">
              <w:r w:rsidR="00587721" w:rsidRPr="00587721">
                <w:rPr>
                  <w:rStyle w:val="Hyperlink"/>
                  <w:color w:val="000000" w:themeColor="text1"/>
                </w:rPr>
                <w:t>ULNumUserBits384K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29" w:anchor="D.FAPService:2.FAPService.{i}.CellConfig.UMTS.CN.PSDomain.RAB.Stats.DLNumUserBitsHSDPA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DLNumUserBitsHSDPA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30" w:anchor="D.FAPService:2.FAPService.{i}.CellConfig.UMTS.CN.PSDomain.RAB.Stats.DLNumUserBits64K" w:history="1">
              <w:r w:rsidR="00587721" w:rsidRPr="00587721">
                <w:rPr>
                  <w:rStyle w:val="Hyperlink"/>
                  <w:color w:val="000000" w:themeColor="text1"/>
                </w:rPr>
                <w:t>DLNumUserBits64K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31" w:anchor="D.FAPService:2.FAPService.{i}.CellConfig.UMTS.CN.PSDomain.RAB.Stats.DLNumUserBits128K" w:history="1">
              <w:r w:rsidR="00587721" w:rsidRPr="00587721">
                <w:rPr>
                  <w:rStyle w:val="Hyperlink"/>
                  <w:color w:val="000000" w:themeColor="text1"/>
                </w:rPr>
                <w:t>DLNumUserBits128K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32" w:anchor="D.FAPService:2.FAPService.{i}.CellConfig.UMTS.CN.PSDomain.RAB.Stats.DLNumUserBits384K" w:history="1">
              <w:r w:rsidR="00587721" w:rsidRPr="00587721">
                <w:rPr>
                  <w:rStyle w:val="Hyperlink"/>
                  <w:color w:val="000000" w:themeColor="text1"/>
                </w:rPr>
                <w:t>DLNumUserBits384K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</w:tbl>
    <w:p w:rsidR="00587721" w:rsidRPr="00587721" w:rsidRDefault="00587721" w:rsidP="00587721">
      <w:pPr>
        <w:pStyle w:val="Heading3"/>
        <w:rPr>
          <w:rFonts w:ascii="Times New Roman" w:hAnsi="Times New Roman"/>
          <w:color w:val="000000" w:themeColor="text1"/>
          <w:sz w:val="20"/>
        </w:rPr>
      </w:pPr>
      <w:bookmarkStart w:id="5" w:name="P.FAPService:2.UMTSPSRABLGWMonitoring:1"/>
      <w:bookmarkStart w:id="6" w:name="H.FAPService:2.UMTSPSRABLGWMonitoring:1_"/>
      <w:bookmarkEnd w:id="5"/>
      <w:r w:rsidRPr="00587721">
        <w:rPr>
          <w:rStyle w:val="n"/>
          <w:rFonts w:ascii="Times New Roman" w:hAnsi="Times New Roman"/>
          <w:color w:val="000000" w:themeColor="text1"/>
          <w:sz w:val="20"/>
        </w:rPr>
        <w:t>UMTSPSRABLGWMonitoring</w:t>
      </w:r>
      <w:proofErr w:type="gramStart"/>
      <w:r w:rsidRPr="00587721">
        <w:rPr>
          <w:rStyle w:val="n"/>
          <w:rFonts w:ascii="Times New Roman" w:hAnsi="Times New Roman"/>
          <w:color w:val="000000" w:themeColor="text1"/>
          <w:sz w:val="20"/>
        </w:rPr>
        <w:t>:1</w:t>
      </w:r>
      <w:proofErr w:type="gramEnd"/>
      <w:r w:rsidRPr="00587721">
        <w:rPr>
          <w:rStyle w:val="n"/>
          <w:rFonts w:ascii="Times New Roman" w:hAnsi="Times New Roman"/>
          <w:color w:val="000000" w:themeColor="text1"/>
          <w:sz w:val="20"/>
        </w:rPr>
        <w:t xml:space="preserve"> Profile</w:t>
      </w:r>
      <w:bookmarkEnd w:id="6"/>
    </w:p>
    <w:p w:rsidR="00587721" w:rsidRPr="00587721" w:rsidRDefault="00587721" w:rsidP="00587721">
      <w:pPr>
        <w:rPr>
          <w:color w:val="000000" w:themeColor="text1"/>
        </w:rPr>
      </w:pPr>
      <w:r w:rsidRPr="00587721">
        <w:rPr>
          <w:rStyle w:val="n"/>
          <w:color w:val="000000" w:themeColor="text1"/>
        </w:rPr>
        <w:t>This table defines the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UMTSPSRABLGWMonitoring</w:t>
      </w:r>
      <w:proofErr w:type="gramStart"/>
      <w:r w:rsidRPr="00587721">
        <w:rPr>
          <w:rStyle w:val="n"/>
          <w:i/>
          <w:iCs/>
          <w:color w:val="000000" w:themeColor="text1"/>
        </w:rPr>
        <w:t>:1</w:t>
      </w:r>
      <w:proofErr w:type="gramEnd"/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color w:val="000000" w:themeColor="text1"/>
        </w:rPr>
        <w:t>profile for the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FAPService:2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color w:val="000000" w:themeColor="text1"/>
        </w:rPr>
        <w:t>data model. The minimum REQUIRED version for this profile is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FAPService</w:t>
      </w:r>
      <w:proofErr w:type="gramStart"/>
      <w:r w:rsidRPr="00587721">
        <w:rPr>
          <w:rStyle w:val="n"/>
          <w:i/>
          <w:iCs/>
          <w:color w:val="000000" w:themeColor="text1"/>
        </w:rPr>
        <w:t>:2.99</w:t>
      </w:r>
      <w:proofErr w:type="gramEnd"/>
      <w:r w:rsidRPr="00587721">
        <w:rPr>
          <w:rStyle w:val="n"/>
          <w:color w:val="000000" w:themeColor="text1"/>
        </w:rPr>
        <w:t>.</w:t>
      </w:r>
    </w:p>
    <w:tbl>
      <w:tblPr>
        <w:tblW w:w="3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625"/>
        <w:gridCol w:w="1212"/>
      </w:tblGrid>
      <w:tr w:rsidR="00587721" w:rsidRPr="00587721" w:rsidTr="00944F3E">
        <w:trPr>
          <w:tblCellSpacing w:w="0" w:type="dxa"/>
        </w:trPr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hideMark/>
          </w:tcPr>
          <w:p w:rsidR="00587721" w:rsidRPr="00587721" w:rsidRDefault="00587721" w:rsidP="00944F3E">
            <w:pPr>
              <w:jc w:val="center"/>
              <w:rPr>
                <w:b/>
                <w:bCs/>
                <w:color w:val="000000" w:themeColor="text1"/>
              </w:rPr>
            </w:pPr>
            <w:r w:rsidRPr="00587721">
              <w:rPr>
                <w:b/>
                <w:bCs/>
                <w:color w:val="000000" w:themeColor="text1"/>
              </w:rPr>
              <w:t>Name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hideMark/>
          </w:tcPr>
          <w:p w:rsidR="00587721" w:rsidRPr="00587721" w:rsidRDefault="00587721" w:rsidP="00944F3E">
            <w:pPr>
              <w:jc w:val="center"/>
              <w:rPr>
                <w:b/>
                <w:bCs/>
                <w:color w:val="000000" w:themeColor="text1"/>
              </w:rPr>
            </w:pPr>
            <w:r w:rsidRPr="00587721">
              <w:rPr>
                <w:b/>
                <w:bCs/>
                <w:color w:val="000000" w:themeColor="text1"/>
              </w:rPr>
              <w:t>Requirement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33" w:anchor="D.FAPService:2.FAPService.{i}.CellConfig.UMTS.CN.PSDomain.RAB." w:history="1">
              <w:proofErr w:type="spellStart"/>
              <w:proofErr w:type="gramStart"/>
              <w:r w:rsidR="00587721" w:rsidRPr="00587721">
                <w:rPr>
                  <w:rStyle w:val="Hyperlink"/>
                  <w:color w:val="000000" w:themeColor="text1"/>
                </w:rPr>
                <w:t>FAPService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{</w:t>
              </w:r>
              <w:proofErr w:type="spellStart"/>
              <w:proofErr w:type="gramEnd"/>
              <w:r w:rsidR="00587721" w:rsidRPr="00587721">
                <w:rPr>
                  <w:rStyle w:val="Hyperlink"/>
                  <w:color w:val="000000" w:themeColor="text1"/>
                </w:rPr>
                <w:t>i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}.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</w:r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CellConfig.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UMTS.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CN.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PSDomain.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RAB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P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34" w:anchor="D.FAPService:2.FAPService.{i}.CellConfig.UMTS.CN.PSDomain.RAB.Stats." w:history="1">
              <w:proofErr w:type="spellStart"/>
              <w:proofErr w:type="gramStart"/>
              <w:r w:rsidR="00587721" w:rsidRPr="00587721">
                <w:rPr>
                  <w:rStyle w:val="Hyperlink"/>
                  <w:color w:val="000000" w:themeColor="text1"/>
                </w:rPr>
                <w:t>FAPService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{</w:t>
              </w:r>
              <w:proofErr w:type="spellStart"/>
              <w:proofErr w:type="gramEnd"/>
              <w:r w:rsidR="00587721" w:rsidRPr="00587721">
                <w:rPr>
                  <w:rStyle w:val="Hyperlink"/>
                  <w:color w:val="000000" w:themeColor="text1"/>
                </w:rPr>
                <w:t>i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}.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</w:r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CellConfig.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UMTS.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CN.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PSDomain.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RAB.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Stats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P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35" w:anchor="D.FAPService:2.FAPService.{i}.CellConfig.UMTS.CN.PSDomain.RAB.Stats.LGWNumberOfEntries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LGWNumberOfEntries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36" w:anchor="D.FAPService:2.FAPService.{i}.CellConfig.UMTS.CN.PSDomain.RAB.Stats.LGW.{i}." w:history="1">
              <w:proofErr w:type="gramStart"/>
              <w:r w:rsidR="00587721" w:rsidRPr="00587721">
                <w:rPr>
                  <w:rStyle w:val="Hyperlink"/>
                  <w:color w:val="000000" w:themeColor="text1"/>
                </w:rPr>
                <w:t>FAPService.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{</w:t>
              </w:r>
              <w:proofErr w:type="gramEnd"/>
              <w:r w:rsidR="00587721" w:rsidRPr="00587721">
                <w:rPr>
                  <w:rStyle w:val="Hyperlink"/>
                  <w:color w:val="000000" w:themeColor="text1"/>
                </w:rPr>
                <w:t>i}.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CellConfig.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UMTS.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CN.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PSDomain.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RAB.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Stats.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LGW.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{i}.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P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37" w:anchor="D.FAPService:2.FAPService.{i}.CellConfig.UMTS.CN.PSDomain.RAB.Stats.LGW.{i}.CorrelationID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CorrelationID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38" w:anchor="D.FAPService:2.FAPService.{i}.CellConfig.UMTS.CN.PSDomain.RAB.Stats.LGW.{i}.EstabDirectPathLGWAttNbr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EstabDirectPathLGWAttNbr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39" w:anchor="D.FAPService:2.FAPService.{i}.CellConfig.UMTS.CN.PSDomain.RAB.Stats.LGW.{i}.EstabDirectPathLGWSuccNbr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EstabDirectPathLGWSuccNbr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40" w:anchor="D.FAPService:2.FAPService.{i}.CellConfig.UMTS.CN.PSDomain.RAB.Stats.LGW.{i}.EstabDirectPathLGWFailNbr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EstabDirectPathLGWFailNbr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</w:tbl>
    <w:p w:rsidR="00587721" w:rsidRPr="00587721" w:rsidRDefault="00587721" w:rsidP="00587721">
      <w:pPr>
        <w:pStyle w:val="Heading3"/>
        <w:rPr>
          <w:rFonts w:ascii="Times New Roman" w:hAnsi="Times New Roman"/>
          <w:color w:val="000000" w:themeColor="text1"/>
          <w:sz w:val="20"/>
        </w:rPr>
      </w:pPr>
      <w:bookmarkStart w:id="7" w:name="P.FAPService:2.UMTSHHOMonitoring:1"/>
      <w:bookmarkStart w:id="8" w:name="H.FAPService:2.UMTSHHOMonitoring:1_Profi"/>
      <w:bookmarkEnd w:id="7"/>
      <w:r w:rsidRPr="00587721">
        <w:rPr>
          <w:rStyle w:val="n"/>
          <w:rFonts w:ascii="Times New Roman" w:hAnsi="Times New Roman"/>
          <w:color w:val="000000" w:themeColor="text1"/>
          <w:sz w:val="20"/>
        </w:rPr>
        <w:t>UMTSHHOMonitoring</w:t>
      </w:r>
      <w:proofErr w:type="gramStart"/>
      <w:r w:rsidRPr="00587721">
        <w:rPr>
          <w:rStyle w:val="n"/>
          <w:rFonts w:ascii="Times New Roman" w:hAnsi="Times New Roman"/>
          <w:color w:val="000000" w:themeColor="text1"/>
          <w:sz w:val="20"/>
        </w:rPr>
        <w:t>:1</w:t>
      </w:r>
      <w:proofErr w:type="gramEnd"/>
      <w:r w:rsidRPr="00587721">
        <w:rPr>
          <w:rStyle w:val="n"/>
          <w:rFonts w:ascii="Times New Roman" w:hAnsi="Times New Roman"/>
          <w:color w:val="000000" w:themeColor="text1"/>
          <w:sz w:val="20"/>
        </w:rPr>
        <w:t xml:space="preserve"> Profile</w:t>
      </w:r>
      <w:bookmarkEnd w:id="8"/>
    </w:p>
    <w:p w:rsidR="00587721" w:rsidRPr="00587721" w:rsidRDefault="00587721" w:rsidP="00587721">
      <w:pPr>
        <w:rPr>
          <w:color w:val="000000" w:themeColor="text1"/>
        </w:rPr>
      </w:pPr>
      <w:r w:rsidRPr="00587721">
        <w:rPr>
          <w:rStyle w:val="n"/>
          <w:color w:val="000000" w:themeColor="text1"/>
        </w:rPr>
        <w:t>This table defines the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UMTSHHOMonitoring</w:t>
      </w:r>
      <w:proofErr w:type="gramStart"/>
      <w:r w:rsidRPr="00587721">
        <w:rPr>
          <w:rStyle w:val="n"/>
          <w:i/>
          <w:iCs/>
          <w:color w:val="000000" w:themeColor="text1"/>
        </w:rPr>
        <w:t>:1</w:t>
      </w:r>
      <w:proofErr w:type="gramEnd"/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color w:val="000000" w:themeColor="text1"/>
        </w:rPr>
        <w:t>profile for the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FAPService:2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color w:val="000000" w:themeColor="text1"/>
        </w:rPr>
        <w:t>data model. The minimum REQUIRED version for this profile is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FAPService</w:t>
      </w:r>
      <w:proofErr w:type="gramStart"/>
      <w:r w:rsidRPr="00587721">
        <w:rPr>
          <w:rStyle w:val="n"/>
          <w:i/>
          <w:iCs/>
          <w:color w:val="000000" w:themeColor="text1"/>
        </w:rPr>
        <w:t>:2.99</w:t>
      </w:r>
      <w:proofErr w:type="gramEnd"/>
      <w:r w:rsidRPr="00587721">
        <w:rPr>
          <w:rStyle w:val="n"/>
          <w:color w:val="000000" w:themeColor="text1"/>
        </w:rPr>
        <w:t>.</w:t>
      </w:r>
    </w:p>
    <w:tbl>
      <w:tblPr>
        <w:tblW w:w="3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625"/>
        <w:gridCol w:w="1212"/>
      </w:tblGrid>
      <w:tr w:rsidR="00587721" w:rsidRPr="00587721" w:rsidTr="00944F3E">
        <w:trPr>
          <w:tblCellSpacing w:w="0" w:type="dxa"/>
        </w:trPr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hideMark/>
          </w:tcPr>
          <w:p w:rsidR="00587721" w:rsidRPr="00587721" w:rsidRDefault="00587721" w:rsidP="00944F3E">
            <w:pPr>
              <w:jc w:val="center"/>
              <w:rPr>
                <w:b/>
                <w:bCs/>
                <w:color w:val="000000" w:themeColor="text1"/>
              </w:rPr>
            </w:pPr>
            <w:r w:rsidRPr="00587721">
              <w:rPr>
                <w:b/>
                <w:bCs/>
                <w:color w:val="000000" w:themeColor="text1"/>
              </w:rPr>
              <w:t>Name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hideMark/>
          </w:tcPr>
          <w:p w:rsidR="00587721" w:rsidRPr="00587721" w:rsidRDefault="00587721" w:rsidP="00944F3E">
            <w:pPr>
              <w:jc w:val="center"/>
              <w:rPr>
                <w:b/>
                <w:bCs/>
                <w:color w:val="000000" w:themeColor="text1"/>
              </w:rPr>
            </w:pPr>
            <w:r w:rsidRPr="00587721">
              <w:rPr>
                <w:b/>
                <w:bCs/>
                <w:color w:val="000000" w:themeColor="text1"/>
              </w:rPr>
              <w:t>Requirement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41" w:anchor="D.FAPService:2.FAPService.{i}.CellConfig.UMTS.CN.HHO." w:history="1">
              <w:proofErr w:type="spellStart"/>
              <w:proofErr w:type="gramStart"/>
              <w:r w:rsidR="00587721" w:rsidRPr="00587721">
                <w:rPr>
                  <w:rStyle w:val="Hyperlink"/>
                  <w:color w:val="000000" w:themeColor="text1"/>
                </w:rPr>
                <w:t>FAPService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{</w:t>
              </w:r>
              <w:proofErr w:type="spellStart"/>
              <w:proofErr w:type="gramEnd"/>
              <w:r w:rsidR="00587721" w:rsidRPr="00587721">
                <w:rPr>
                  <w:rStyle w:val="Hyperlink"/>
                  <w:color w:val="000000" w:themeColor="text1"/>
                </w:rPr>
                <w:t>i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}.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</w:r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CellConfig.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UMTS.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CN.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HHO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P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42" w:anchor="D.FAPService:2.FAPService.{i}.CellConfig.UMTS.CN.HHO.Stats." w:history="1">
              <w:proofErr w:type="spellStart"/>
              <w:proofErr w:type="gramStart"/>
              <w:r w:rsidR="00587721" w:rsidRPr="00587721">
                <w:rPr>
                  <w:rStyle w:val="Hyperlink"/>
                  <w:color w:val="000000" w:themeColor="text1"/>
                </w:rPr>
                <w:t>FAPService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{</w:t>
              </w:r>
              <w:proofErr w:type="spellStart"/>
              <w:proofErr w:type="gramEnd"/>
              <w:r w:rsidR="00587721" w:rsidRPr="00587721">
                <w:rPr>
                  <w:rStyle w:val="Hyperlink"/>
                  <w:color w:val="000000" w:themeColor="text1"/>
                </w:rPr>
                <w:t>i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}.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</w:r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CellConfig.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UMTS.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CN.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HHO.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Stats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P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43" w:anchor="D.FAPService:2.FAPService.{i}.CellConfig.UMTS.CN.HHO.Stats.SuccHnbUmtsIntraFreq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SuccHnbUmtsIntraFreq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44" w:anchor="D.FAPService:2.FAPService.{i}.CellConfig.UMTS.CN.HHO.Stats.AttHnbUmtsIntraFreq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AttHnbUmtsIntraFreq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45" w:anchor="D.FAPService:2.FAPService.{i}.CellConfig.UMTS.CN.HHO.Stats.AttHnbUmtsInterFreq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AttHnbUmtsInterFreq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</w:tbl>
    <w:p w:rsidR="00587721" w:rsidRPr="00587721" w:rsidRDefault="00587721" w:rsidP="00587721">
      <w:pPr>
        <w:pStyle w:val="Heading3"/>
        <w:rPr>
          <w:rFonts w:ascii="Times New Roman" w:hAnsi="Times New Roman"/>
          <w:color w:val="000000" w:themeColor="text1"/>
          <w:sz w:val="20"/>
        </w:rPr>
      </w:pPr>
      <w:bookmarkStart w:id="9" w:name="P.FAPService:2.UMTSRANRRCMonitoring:1"/>
      <w:bookmarkStart w:id="10" w:name="H.FAPService:2.UMTSRANRRCMonitoring:1_Pr"/>
      <w:bookmarkEnd w:id="9"/>
      <w:r w:rsidRPr="00587721">
        <w:rPr>
          <w:rStyle w:val="n"/>
          <w:rFonts w:ascii="Times New Roman" w:hAnsi="Times New Roman"/>
          <w:color w:val="000000" w:themeColor="text1"/>
          <w:sz w:val="20"/>
        </w:rPr>
        <w:t>UMTSRANRRCMonitoring</w:t>
      </w:r>
      <w:proofErr w:type="gramStart"/>
      <w:r w:rsidRPr="00587721">
        <w:rPr>
          <w:rStyle w:val="n"/>
          <w:rFonts w:ascii="Times New Roman" w:hAnsi="Times New Roman"/>
          <w:color w:val="000000" w:themeColor="text1"/>
          <w:sz w:val="20"/>
        </w:rPr>
        <w:t>:1</w:t>
      </w:r>
      <w:proofErr w:type="gramEnd"/>
      <w:r w:rsidRPr="00587721">
        <w:rPr>
          <w:rStyle w:val="n"/>
          <w:rFonts w:ascii="Times New Roman" w:hAnsi="Times New Roman"/>
          <w:color w:val="000000" w:themeColor="text1"/>
          <w:sz w:val="20"/>
        </w:rPr>
        <w:t xml:space="preserve"> Profile</w:t>
      </w:r>
      <w:bookmarkEnd w:id="10"/>
    </w:p>
    <w:p w:rsidR="00587721" w:rsidRPr="00587721" w:rsidRDefault="00587721" w:rsidP="00587721">
      <w:pPr>
        <w:rPr>
          <w:color w:val="000000" w:themeColor="text1"/>
        </w:rPr>
      </w:pPr>
      <w:r w:rsidRPr="00587721">
        <w:rPr>
          <w:rStyle w:val="n"/>
          <w:color w:val="000000" w:themeColor="text1"/>
        </w:rPr>
        <w:t>This table defines the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UMTSRANRRCMonitoring</w:t>
      </w:r>
      <w:proofErr w:type="gramStart"/>
      <w:r w:rsidRPr="00587721">
        <w:rPr>
          <w:rStyle w:val="n"/>
          <w:i/>
          <w:iCs/>
          <w:color w:val="000000" w:themeColor="text1"/>
        </w:rPr>
        <w:t>:1</w:t>
      </w:r>
      <w:proofErr w:type="gramEnd"/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color w:val="000000" w:themeColor="text1"/>
        </w:rPr>
        <w:t>profile for the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FAPService:2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color w:val="000000" w:themeColor="text1"/>
        </w:rPr>
        <w:t>data model. The minimum REQUIRED version for this profile is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FAPService</w:t>
      </w:r>
      <w:proofErr w:type="gramStart"/>
      <w:r w:rsidRPr="00587721">
        <w:rPr>
          <w:rStyle w:val="n"/>
          <w:i/>
          <w:iCs/>
          <w:color w:val="000000" w:themeColor="text1"/>
        </w:rPr>
        <w:t>:2.99</w:t>
      </w:r>
      <w:proofErr w:type="gramEnd"/>
      <w:r w:rsidRPr="00587721">
        <w:rPr>
          <w:rStyle w:val="n"/>
          <w:color w:val="000000" w:themeColor="text1"/>
        </w:rPr>
        <w:t>.</w:t>
      </w:r>
    </w:p>
    <w:tbl>
      <w:tblPr>
        <w:tblW w:w="3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625"/>
        <w:gridCol w:w="1212"/>
      </w:tblGrid>
      <w:tr w:rsidR="00587721" w:rsidRPr="00587721" w:rsidTr="00944F3E">
        <w:trPr>
          <w:tblCellSpacing w:w="0" w:type="dxa"/>
        </w:trPr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hideMark/>
          </w:tcPr>
          <w:p w:rsidR="00587721" w:rsidRPr="00587721" w:rsidRDefault="00587721" w:rsidP="00944F3E">
            <w:pPr>
              <w:jc w:val="center"/>
              <w:rPr>
                <w:b/>
                <w:bCs/>
                <w:color w:val="000000" w:themeColor="text1"/>
              </w:rPr>
            </w:pPr>
            <w:r w:rsidRPr="00587721">
              <w:rPr>
                <w:b/>
                <w:bCs/>
                <w:color w:val="000000" w:themeColor="text1"/>
              </w:rPr>
              <w:t>Name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hideMark/>
          </w:tcPr>
          <w:p w:rsidR="00587721" w:rsidRPr="00587721" w:rsidRDefault="00587721" w:rsidP="00944F3E">
            <w:pPr>
              <w:jc w:val="center"/>
              <w:rPr>
                <w:b/>
                <w:bCs/>
                <w:color w:val="000000" w:themeColor="text1"/>
              </w:rPr>
            </w:pPr>
            <w:r w:rsidRPr="00587721">
              <w:rPr>
                <w:b/>
                <w:bCs/>
                <w:color w:val="000000" w:themeColor="text1"/>
              </w:rPr>
              <w:t>Requirement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46" w:anchor="D.FAPService:2.FAPService.{i}.CellConfig.UMTS.RAN.RRC." w:history="1">
              <w:proofErr w:type="spellStart"/>
              <w:proofErr w:type="gramStart"/>
              <w:r w:rsidR="00587721" w:rsidRPr="00587721">
                <w:rPr>
                  <w:rStyle w:val="Hyperlink"/>
                  <w:color w:val="000000" w:themeColor="text1"/>
                </w:rPr>
                <w:t>FAPService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{</w:t>
              </w:r>
              <w:proofErr w:type="spellStart"/>
              <w:proofErr w:type="gramEnd"/>
              <w:r w:rsidR="00587721" w:rsidRPr="00587721">
                <w:rPr>
                  <w:rStyle w:val="Hyperlink"/>
                  <w:color w:val="000000" w:themeColor="text1"/>
                </w:rPr>
                <w:t>i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}.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</w:r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CellConfig.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UMTS.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RAN.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RRC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P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47" w:anchor="D.FAPService:2.FAPService.{i}.CellConfig.UMTS.RAN.RRC.Stats." w:history="1">
              <w:proofErr w:type="spellStart"/>
              <w:proofErr w:type="gramStart"/>
              <w:r w:rsidR="00587721" w:rsidRPr="00587721">
                <w:rPr>
                  <w:rStyle w:val="Hyperlink"/>
                  <w:color w:val="000000" w:themeColor="text1"/>
                </w:rPr>
                <w:t>FAPService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{</w:t>
              </w:r>
              <w:proofErr w:type="spellStart"/>
              <w:proofErr w:type="gramEnd"/>
              <w:r w:rsidR="00587721" w:rsidRPr="00587721">
                <w:rPr>
                  <w:rStyle w:val="Hyperlink"/>
                  <w:color w:val="000000" w:themeColor="text1"/>
                </w:rPr>
                <w:t>i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}.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</w:r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CellConfig.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UMTS.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RAN.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RRC.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Stats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P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48" w:anchor="D.FAPService:2.FAPService.{i}.CellConfig.UMTS.RAN.RRC.Stats.AttConnEstab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AttConnEstab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49" w:anchor="D.FAPService:2.FAPService.{i}.CellConfig.UMTS.RAN.RRC.Stats.FailConnEstab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FailConnEstab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50" w:anchor="D.FAPService:2.FAPService.{i}.CellConfig.UMTS.RAN.RRC.Stats.SuccConnEstab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SuccConnEstab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</w:tbl>
    <w:p w:rsidR="00587721" w:rsidRPr="00587721" w:rsidRDefault="00587721" w:rsidP="00587721">
      <w:pPr>
        <w:pStyle w:val="Heading3"/>
        <w:rPr>
          <w:rFonts w:ascii="Times New Roman" w:hAnsi="Times New Roman"/>
          <w:color w:val="000000" w:themeColor="text1"/>
          <w:sz w:val="20"/>
        </w:rPr>
      </w:pPr>
      <w:bookmarkStart w:id="11" w:name="P.FAPService:2.LTEEPCHOMonitoring:1"/>
      <w:bookmarkStart w:id="12" w:name="H.FAPService:2.LTEEPCHOMonitoring:1_Prof"/>
      <w:bookmarkEnd w:id="11"/>
      <w:r w:rsidRPr="00587721">
        <w:rPr>
          <w:rStyle w:val="n"/>
          <w:rFonts w:ascii="Times New Roman" w:hAnsi="Times New Roman"/>
          <w:color w:val="000000" w:themeColor="text1"/>
          <w:sz w:val="20"/>
        </w:rPr>
        <w:t>LTEEPCHOMonitoring</w:t>
      </w:r>
      <w:proofErr w:type="gramStart"/>
      <w:r w:rsidRPr="00587721">
        <w:rPr>
          <w:rStyle w:val="n"/>
          <w:rFonts w:ascii="Times New Roman" w:hAnsi="Times New Roman"/>
          <w:color w:val="000000" w:themeColor="text1"/>
          <w:sz w:val="20"/>
        </w:rPr>
        <w:t>:1</w:t>
      </w:r>
      <w:proofErr w:type="gramEnd"/>
      <w:r w:rsidRPr="00587721">
        <w:rPr>
          <w:rStyle w:val="n"/>
          <w:rFonts w:ascii="Times New Roman" w:hAnsi="Times New Roman"/>
          <w:color w:val="000000" w:themeColor="text1"/>
          <w:sz w:val="20"/>
        </w:rPr>
        <w:t xml:space="preserve"> Profile</w:t>
      </w:r>
      <w:bookmarkEnd w:id="12"/>
    </w:p>
    <w:p w:rsidR="00587721" w:rsidRPr="00587721" w:rsidRDefault="00587721" w:rsidP="00587721">
      <w:pPr>
        <w:rPr>
          <w:color w:val="000000" w:themeColor="text1"/>
        </w:rPr>
      </w:pPr>
      <w:r w:rsidRPr="00587721">
        <w:rPr>
          <w:rStyle w:val="n"/>
          <w:color w:val="000000" w:themeColor="text1"/>
        </w:rPr>
        <w:t>This table defines the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LTEEPCHOMonitoring</w:t>
      </w:r>
      <w:proofErr w:type="gramStart"/>
      <w:r w:rsidRPr="00587721">
        <w:rPr>
          <w:rStyle w:val="n"/>
          <w:i/>
          <w:iCs/>
          <w:color w:val="000000" w:themeColor="text1"/>
        </w:rPr>
        <w:t>:1</w:t>
      </w:r>
      <w:proofErr w:type="gramEnd"/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color w:val="000000" w:themeColor="text1"/>
        </w:rPr>
        <w:t>profile for the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FAPService:2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color w:val="000000" w:themeColor="text1"/>
        </w:rPr>
        <w:t>data model. The minimum REQUIRED version for this profile is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FAPService</w:t>
      </w:r>
      <w:proofErr w:type="gramStart"/>
      <w:r w:rsidRPr="00587721">
        <w:rPr>
          <w:rStyle w:val="n"/>
          <w:i/>
          <w:iCs/>
          <w:color w:val="000000" w:themeColor="text1"/>
        </w:rPr>
        <w:t>:2.99</w:t>
      </w:r>
      <w:proofErr w:type="gramEnd"/>
      <w:r w:rsidRPr="00587721">
        <w:rPr>
          <w:rStyle w:val="n"/>
          <w:color w:val="000000" w:themeColor="text1"/>
        </w:rPr>
        <w:t>.</w:t>
      </w:r>
    </w:p>
    <w:tbl>
      <w:tblPr>
        <w:tblW w:w="3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625"/>
        <w:gridCol w:w="1212"/>
      </w:tblGrid>
      <w:tr w:rsidR="00587721" w:rsidRPr="00587721" w:rsidTr="00944F3E">
        <w:trPr>
          <w:tblCellSpacing w:w="0" w:type="dxa"/>
        </w:trPr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hideMark/>
          </w:tcPr>
          <w:p w:rsidR="00587721" w:rsidRPr="00587721" w:rsidRDefault="00587721" w:rsidP="00944F3E">
            <w:pPr>
              <w:jc w:val="center"/>
              <w:rPr>
                <w:b/>
                <w:bCs/>
                <w:color w:val="000000" w:themeColor="text1"/>
              </w:rPr>
            </w:pPr>
            <w:r w:rsidRPr="00587721">
              <w:rPr>
                <w:b/>
                <w:bCs/>
                <w:color w:val="000000" w:themeColor="text1"/>
              </w:rPr>
              <w:t>Name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hideMark/>
          </w:tcPr>
          <w:p w:rsidR="00587721" w:rsidRPr="00587721" w:rsidRDefault="00587721" w:rsidP="00944F3E">
            <w:pPr>
              <w:jc w:val="center"/>
              <w:rPr>
                <w:b/>
                <w:bCs/>
                <w:color w:val="000000" w:themeColor="text1"/>
              </w:rPr>
            </w:pPr>
            <w:r w:rsidRPr="00587721">
              <w:rPr>
                <w:b/>
                <w:bCs/>
                <w:color w:val="000000" w:themeColor="text1"/>
              </w:rPr>
              <w:t>Requirement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51" w:anchor="D.FAPService:2.FAPService.{i}.CellConfig.LTE.EPC.HO." w:history="1">
              <w:proofErr w:type="spellStart"/>
              <w:proofErr w:type="gramStart"/>
              <w:r w:rsidR="00587721" w:rsidRPr="00587721">
                <w:rPr>
                  <w:rStyle w:val="Hyperlink"/>
                  <w:color w:val="000000" w:themeColor="text1"/>
                </w:rPr>
                <w:t>FAPService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{</w:t>
              </w:r>
              <w:proofErr w:type="spellStart"/>
              <w:proofErr w:type="gramEnd"/>
              <w:r w:rsidR="00587721" w:rsidRPr="00587721">
                <w:rPr>
                  <w:rStyle w:val="Hyperlink"/>
                  <w:color w:val="000000" w:themeColor="text1"/>
                </w:rPr>
                <w:t>i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}.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</w:r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CellConfig.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LTE.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EPC.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HO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P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52" w:anchor="D.FAPService:2.FAPService.{i}.CellConfig.LTE.EPC.HO.Stats." w:history="1">
              <w:proofErr w:type="spellStart"/>
              <w:proofErr w:type="gramStart"/>
              <w:r w:rsidR="00587721" w:rsidRPr="00587721">
                <w:rPr>
                  <w:rStyle w:val="Hyperlink"/>
                  <w:color w:val="000000" w:themeColor="text1"/>
                </w:rPr>
                <w:t>FAPService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{</w:t>
              </w:r>
              <w:proofErr w:type="spellStart"/>
              <w:proofErr w:type="gramEnd"/>
              <w:r w:rsidR="00587721" w:rsidRPr="00587721">
                <w:rPr>
                  <w:rStyle w:val="Hyperlink"/>
                  <w:color w:val="000000" w:themeColor="text1"/>
                </w:rPr>
                <w:t>i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}.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</w:r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CellConfig.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LTE.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EPC.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HO.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Stats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P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53" w:anchor="D.FAPService:2.FAPService.{i}.CellConfig.LTE.EPC.HO.Stats.ToeNBAtt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ToeNBAtt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54" w:anchor="D.FAPService:2.FAPService.{i}.CellConfig.LTE.EPC.HO.Stats.ToeNBSucc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ToeNBSucc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55" w:anchor="D.FAPService:2.FAPService.{i}.CellConfig.LTE.EPC.HO.Stats.ToeNBFail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ToeNBFail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56" w:anchor="D.FAPService:2.FAPService.{i}.CellConfig.LTE.EPC.HO.Stats.FromeNBAtt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FromeNBAtt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57" w:anchor="D.FAPService:2.FAPService.{i}.CellConfig.LTE.EPC.HO.Stats.FromeNBSucc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FromeNBSucc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58" w:anchor="D.FAPService:2.FAPService.{i}.CellConfig.LTE.EPC.HO.Stats.FromeNBFail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FromeNBFail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59" w:anchor="D.FAPService:2.FAPService.{i}.CellConfig.LTE.EPC.HO.Stats.ToUtranAtt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ToUtranAtt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60" w:anchor="D.FAPService:2.FAPService.{i}.CellConfig.LTE.EPC.HO.Stats.ToUtranSucc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ToUtranSucc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61" w:anchor="D.FAPService:2.FAPService.{i}.CellConfig.LTE.EPC.HO.Stats.ToUtranFail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ToUtranFail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62" w:anchor="D.FAPService:2.FAPService.{i}.CellConfig.LTE.EPC.HO.Stats.ToGeranAtt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ToGeranAtt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63" w:anchor="D.FAPService:2.FAPService.{i}.CellConfig.LTE.EPC.HO.Stats.ToGeranSucc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ToGeranSucc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64" w:anchor="D.FAPService:2.FAPService.{i}.CellConfig.LTE.EPC.HO.Stats.ToGeranFail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ToGeranFail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</w:tbl>
    <w:p w:rsidR="00587721" w:rsidRPr="00587721" w:rsidRDefault="00587721" w:rsidP="00587721">
      <w:pPr>
        <w:pStyle w:val="Heading3"/>
        <w:rPr>
          <w:rFonts w:ascii="Times New Roman" w:hAnsi="Times New Roman"/>
          <w:color w:val="000000" w:themeColor="text1"/>
          <w:sz w:val="20"/>
        </w:rPr>
      </w:pPr>
      <w:bookmarkStart w:id="13" w:name="P.FAPService:2.LTERANCSGMonitoring:1"/>
      <w:bookmarkStart w:id="14" w:name="H.FAPService:2.LTERANCSGMonitoring:1_Pro"/>
      <w:bookmarkEnd w:id="13"/>
      <w:r w:rsidRPr="00587721">
        <w:rPr>
          <w:rStyle w:val="n"/>
          <w:rFonts w:ascii="Times New Roman" w:hAnsi="Times New Roman"/>
          <w:color w:val="000000" w:themeColor="text1"/>
          <w:sz w:val="20"/>
        </w:rPr>
        <w:t>LTERANCSGMonitoring</w:t>
      </w:r>
      <w:proofErr w:type="gramStart"/>
      <w:r w:rsidRPr="00587721">
        <w:rPr>
          <w:rStyle w:val="n"/>
          <w:rFonts w:ascii="Times New Roman" w:hAnsi="Times New Roman"/>
          <w:color w:val="000000" w:themeColor="text1"/>
          <w:sz w:val="20"/>
        </w:rPr>
        <w:t>:1</w:t>
      </w:r>
      <w:proofErr w:type="gramEnd"/>
      <w:r w:rsidRPr="00587721">
        <w:rPr>
          <w:rStyle w:val="n"/>
          <w:rFonts w:ascii="Times New Roman" w:hAnsi="Times New Roman"/>
          <w:color w:val="000000" w:themeColor="text1"/>
          <w:sz w:val="20"/>
        </w:rPr>
        <w:t xml:space="preserve"> Profile</w:t>
      </w:r>
      <w:bookmarkEnd w:id="14"/>
    </w:p>
    <w:p w:rsidR="00587721" w:rsidRPr="00587721" w:rsidRDefault="00587721" w:rsidP="00587721">
      <w:pPr>
        <w:rPr>
          <w:color w:val="000000" w:themeColor="text1"/>
        </w:rPr>
      </w:pPr>
      <w:r w:rsidRPr="00587721">
        <w:rPr>
          <w:rStyle w:val="n"/>
          <w:color w:val="000000" w:themeColor="text1"/>
        </w:rPr>
        <w:t>This table defines the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LTERANCSGMonitoring</w:t>
      </w:r>
      <w:proofErr w:type="gramStart"/>
      <w:r w:rsidRPr="00587721">
        <w:rPr>
          <w:rStyle w:val="n"/>
          <w:i/>
          <w:iCs/>
          <w:color w:val="000000" w:themeColor="text1"/>
        </w:rPr>
        <w:t>:1</w:t>
      </w:r>
      <w:proofErr w:type="gramEnd"/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color w:val="000000" w:themeColor="text1"/>
        </w:rPr>
        <w:t>profile for the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FAPService:2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color w:val="000000" w:themeColor="text1"/>
        </w:rPr>
        <w:t>data model. The minimum REQUIRED version for this profile is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FAPService</w:t>
      </w:r>
      <w:proofErr w:type="gramStart"/>
      <w:r w:rsidRPr="00587721">
        <w:rPr>
          <w:rStyle w:val="n"/>
          <w:i/>
          <w:iCs/>
          <w:color w:val="000000" w:themeColor="text1"/>
        </w:rPr>
        <w:t>:2.99</w:t>
      </w:r>
      <w:proofErr w:type="gramEnd"/>
      <w:r w:rsidRPr="00587721">
        <w:rPr>
          <w:rStyle w:val="n"/>
          <w:color w:val="000000" w:themeColor="text1"/>
        </w:rPr>
        <w:t>.</w:t>
      </w:r>
    </w:p>
    <w:tbl>
      <w:tblPr>
        <w:tblW w:w="3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625"/>
        <w:gridCol w:w="1212"/>
      </w:tblGrid>
      <w:tr w:rsidR="00587721" w:rsidRPr="00587721" w:rsidTr="00944F3E">
        <w:trPr>
          <w:tblCellSpacing w:w="0" w:type="dxa"/>
        </w:trPr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hideMark/>
          </w:tcPr>
          <w:p w:rsidR="00587721" w:rsidRPr="00587721" w:rsidRDefault="00587721" w:rsidP="00944F3E">
            <w:pPr>
              <w:jc w:val="center"/>
              <w:rPr>
                <w:b/>
                <w:bCs/>
                <w:color w:val="000000" w:themeColor="text1"/>
              </w:rPr>
            </w:pPr>
            <w:r w:rsidRPr="00587721">
              <w:rPr>
                <w:b/>
                <w:bCs/>
                <w:color w:val="000000" w:themeColor="text1"/>
              </w:rPr>
              <w:t>Name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hideMark/>
          </w:tcPr>
          <w:p w:rsidR="00587721" w:rsidRPr="00587721" w:rsidRDefault="00587721" w:rsidP="00944F3E">
            <w:pPr>
              <w:jc w:val="center"/>
              <w:rPr>
                <w:b/>
                <w:bCs/>
                <w:color w:val="000000" w:themeColor="text1"/>
              </w:rPr>
            </w:pPr>
            <w:r w:rsidRPr="00587721">
              <w:rPr>
                <w:b/>
                <w:bCs/>
                <w:color w:val="000000" w:themeColor="text1"/>
              </w:rPr>
              <w:t>Requirement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65" w:anchor="D.FAPService:2.FAPService.{i}.CellConfig.LTE.RAN.CSG." w:history="1">
              <w:proofErr w:type="spellStart"/>
              <w:proofErr w:type="gramStart"/>
              <w:r w:rsidR="00587721" w:rsidRPr="00587721">
                <w:rPr>
                  <w:rStyle w:val="Hyperlink"/>
                  <w:color w:val="000000" w:themeColor="text1"/>
                </w:rPr>
                <w:t>FAPService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{</w:t>
              </w:r>
              <w:proofErr w:type="spellStart"/>
              <w:proofErr w:type="gramEnd"/>
              <w:r w:rsidR="00587721" w:rsidRPr="00587721">
                <w:rPr>
                  <w:rStyle w:val="Hyperlink"/>
                  <w:color w:val="000000" w:themeColor="text1"/>
                </w:rPr>
                <w:t>i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}.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</w:r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CellConfig.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LTE.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RAN.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CSG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P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66" w:anchor="D.FAPService:2.FAPService.{i}.CellConfig.LTE.RAN.CSG.Stats." w:history="1">
              <w:proofErr w:type="spellStart"/>
              <w:proofErr w:type="gramStart"/>
              <w:r w:rsidR="00587721" w:rsidRPr="00587721">
                <w:rPr>
                  <w:rStyle w:val="Hyperlink"/>
                  <w:color w:val="000000" w:themeColor="text1"/>
                </w:rPr>
                <w:t>FAPService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{</w:t>
              </w:r>
              <w:proofErr w:type="spellStart"/>
              <w:proofErr w:type="gramEnd"/>
              <w:r w:rsidR="00587721" w:rsidRPr="00587721">
                <w:rPr>
                  <w:rStyle w:val="Hyperlink"/>
                  <w:color w:val="000000" w:themeColor="text1"/>
                </w:rPr>
                <w:t>i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}.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</w:r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CellConfig.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LTE.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RAN.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CSG.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Stats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P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67" w:anchor="D.FAPService:2.FAPService.{i}.CellConfig.LTE.RAN.CSG.Stats.MeanNbrUsr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MeanNbrUsr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68" w:anchor="D.FAPService:2.FAPService.{i}.CellConfig.LTE.RAN.CSG.Stats.AttInboundMobility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AttInboundMobility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69" w:anchor="D.FAPService:2.FAPService.{i}.CellConfig.LTE.RAN.CSG.Stats.SuccInboundMobility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SuccInboundMobility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70" w:anchor="D.FAPService:2.FAPService.{i}.CellConfig.LTE.RAN.CSG.Stats.FailedInboundMobility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FailedInboundMobility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</w:tbl>
    <w:p w:rsidR="00587721" w:rsidRPr="00587721" w:rsidRDefault="00587721" w:rsidP="00587721">
      <w:pPr>
        <w:pStyle w:val="Heading3"/>
        <w:rPr>
          <w:rFonts w:ascii="Times New Roman" w:hAnsi="Times New Roman"/>
          <w:color w:val="000000" w:themeColor="text1"/>
          <w:sz w:val="20"/>
        </w:rPr>
      </w:pPr>
      <w:bookmarkStart w:id="15" w:name="P.FAPService:2.LTERANRRCMonitoring:1"/>
      <w:bookmarkStart w:id="16" w:name="H.FAPService:2.LTERANRRCMonitoring:1_Pro"/>
      <w:bookmarkEnd w:id="15"/>
      <w:r w:rsidRPr="00587721">
        <w:rPr>
          <w:rStyle w:val="n"/>
          <w:rFonts w:ascii="Times New Roman" w:hAnsi="Times New Roman"/>
          <w:color w:val="000000" w:themeColor="text1"/>
          <w:sz w:val="20"/>
        </w:rPr>
        <w:t>LTERANRRCMonitoring</w:t>
      </w:r>
      <w:proofErr w:type="gramStart"/>
      <w:r w:rsidRPr="00587721">
        <w:rPr>
          <w:rStyle w:val="n"/>
          <w:rFonts w:ascii="Times New Roman" w:hAnsi="Times New Roman"/>
          <w:color w:val="000000" w:themeColor="text1"/>
          <w:sz w:val="20"/>
        </w:rPr>
        <w:t>:1</w:t>
      </w:r>
      <w:proofErr w:type="gramEnd"/>
      <w:r w:rsidRPr="00587721">
        <w:rPr>
          <w:rStyle w:val="n"/>
          <w:rFonts w:ascii="Times New Roman" w:hAnsi="Times New Roman"/>
          <w:color w:val="000000" w:themeColor="text1"/>
          <w:sz w:val="20"/>
        </w:rPr>
        <w:t xml:space="preserve"> Profile</w:t>
      </w:r>
      <w:bookmarkEnd w:id="16"/>
    </w:p>
    <w:p w:rsidR="00587721" w:rsidRPr="00587721" w:rsidRDefault="00587721" w:rsidP="00587721">
      <w:pPr>
        <w:rPr>
          <w:color w:val="000000" w:themeColor="text1"/>
        </w:rPr>
      </w:pPr>
      <w:r w:rsidRPr="00587721">
        <w:rPr>
          <w:rStyle w:val="n"/>
          <w:color w:val="000000" w:themeColor="text1"/>
        </w:rPr>
        <w:t>This table defines the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LTERANRRCMonitoring</w:t>
      </w:r>
      <w:proofErr w:type="gramStart"/>
      <w:r w:rsidRPr="00587721">
        <w:rPr>
          <w:rStyle w:val="n"/>
          <w:i/>
          <w:iCs/>
          <w:color w:val="000000" w:themeColor="text1"/>
        </w:rPr>
        <w:t>:1</w:t>
      </w:r>
      <w:proofErr w:type="gramEnd"/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color w:val="000000" w:themeColor="text1"/>
        </w:rPr>
        <w:t>profile for the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FAPService:2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color w:val="000000" w:themeColor="text1"/>
        </w:rPr>
        <w:t>data model. The minimum REQUIRED version for this profile is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FAPService</w:t>
      </w:r>
      <w:proofErr w:type="gramStart"/>
      <w:r w:rsidRPr="00587721">
        <w:rPr>
          <w:rStyle w:val="n"/>
          <w:i/>
          <w:iCs/>
          <w:color w:val="000000" w:themeColor="text1"/>
        </w:rPr>
        <w:t>:2.99</w:t>
      </w:r>
      <w:proofErr w:type="gramEnd"/>
      <w:r w:rsidRPr="00587721">
        <w:rPr>
          <w:rStyle w:val="n"/>
          <w:color w:val="000000" w:themeColor="text1"/>
        </w:rPr>
        <w:t>.</w:t>
      </w:r>
    </w:p>
    <w:tbl>
      <w:tblPr>
        <w:tblW w:w="3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625"/>
        <w:gridCol w:w="1212"/>
      </w:tblGrid>
      <w:tr w:rsidR="00587721" w:rsidRPr="00587721" w:rsidTr="00944F3E">
        <w:trPr>
          <w:tblCellSpacing w:w="0" w:type="dxa"/>
        </w:trPr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hideMark/>
          </w:tcPr>
          <w:p w:rsidR="00587721" w:rsidRPr="00587721" w:rsidRDefault="00587721" w:rsidP="00944F3E">
            <w:pPr>
              <w:jc w:val="center"/>
              <w:rPr>
                <w:b/>
                <w:bCs/>
                <w:color w:val="000000" w:themeColor="text1"/>
              </w:rPr>
            </w:pPr>
            <w:r w:rsidRPr="00587721">
              <w:rPr>
                <w:b/>
                <w:bCs/>
                <w:color w:val="000000" w:themeColor="text1"/>
              </w:rPr>
              <w:t>Name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hideMark/>
          </w:tcPr>
          <w:p w:rsidR="00587721" w:rsidRPr="00587721" w:rsidRDefault="00587721" w:rsidP="00944F3E">
            <w:pPr>
              <w:jc w:val="center"/>
              <w:rPr>
                <w:b/>
                <w:bCs/>
                <w:color w:val="000000" w:themeColor="text1"/>
              </w:rPr>
            </w:pPr>
            <w:r w:rsidRPr="00587721">
              <w:rPr>
                <w:b/>
                <w:bCs/>
                <w:color w:val="000000" w:themeColor="text1"/>
              </w:rPr>
              <w:t>Requirement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71" w:anchor="D.FAPService:2.FAPService.{i}.CellConfig.LTE.RAN.RRC." w:history="1">
              <w:proofErr w:type="spellStart"/>
              <w:proofErr w:type="gramStart"/>
              <w:r w:rsidR="00587721" w:rsidRPr="00587721">
                <w:rPr>
                  <w:rStyle w:val="Hyperlink"/>
                  <w:color w:val="000000" w:themeColor="text1"/>
                </w:rPr>
                <w:t>FAPService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{</w:t>
              </w:r>
              <w:proofErr w:type="spellStart"/>
              <w:proofErr w:type="gramEnd"/>
              <w:r w:rsidR="00587721" w:rsidRPr="00587721">
                <w:rPr>
                  <w:rStyle w:val="Hyperlink"/>
                  <w:color w:val="000000" w:themeColor="text1"/>
                </w:rPr>
                <w:t>i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}.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</w:r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CellConfig.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LTE.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RAN.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RRC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P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72" w:anchor="D.FAPService:2.FAPService.{i}.CellConfig.LTE.RAN.RRC.Stats." w:history="1">
              <w:proofErr w:type="spellStart"/>
              <w:proofErr w:type="gramStart"/>
              <w:r w:rsidR="00587721" w:rsidRPr="00587721">
                <w:rPr>
                  <w:rStyle w:val="Hyperlink"/>
                  <w:color w:val="000000" w:themeColor="text1"/>
                </w:rPr>
                <w:t>FAPService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{</w:t>
              </w:r>
              <w:proofErr w:type="spellStart"/>
              <w:proofErr w:type="gramEnd"/>
              <w:r w:rsidR="00587721" w:rsidRPr="00587721">
                <w:rPr>
                  <w:rStyle w:val="Hyperlink"/>
                  <w:color w:val="000000" w:themeColor="text1"/>
                </w:rPr>
                <w:t>i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}.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</w:r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CellConfig.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LTE.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RAN.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RRC.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Stats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P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73" w:anchor="D.FAPService:2.FAPService.{i}.CellConfig.LTE.RAN.RRC.Stats.AttConnEstab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AttConnEstab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74" w:anchor="D.FAPService:2.FAPService.{i}.CellConfig.LTE.RAN.RRC.Stats.FailConnEstab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FailConnEstab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75" w:anchor="D.FAPService:2.FAPService.{i}.CellConfig.LTE.RAN.RRC.Stats.SuccConnEstab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SuccConnEstab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</w:tbl>
    <w:p w:rsidR="00587721" w:rsidRPr="00587721" w:rsidRDefault="00587721" w:rsidP="00587721">
      <w:pPr>
        <w:pStyle w:val="Heading3"/>
        <w:rPr>
          <w:rFonts w:ascii="Times New Roman" w:hAnsi="Times New Roman"/>
          <w:color w:val="000000" w:themeColor="text1"/>
          <w:sz w:val="20"/>
        </w:rPr>
      </w:pPr>
      <w:bookmarkStart w:id="17" w:name="P.FAPService:2.LTERANERABMonitoring:1"/>
      <w:bookmarkStart w:id="18" w:name="H.FAPService:2.LTERANERABMonitoring:1_Pr"/>
      <w:bookmarkEnd w:id="17"/>
      <w:r w:rsidRPr="00587721">
        <w:rPr>
          <w:rStyle w:val="n"/>
          <w:rFonts w:ascii="Times New Roman" w:hAnsi="Times New Roman"/>
          <w:color w:val="000000" w:themeColor="text1"/>
          <w:sz w:val="20"/>
        </w:rPr>
        <w:t>LTERANERABMonitoring</w:t>
      </w:r>
      <w:proofErr w:type="gramStart"/>
      <w:r w:rsidRPr="00587721">
        <w:rPr>
          <w:rStyle w:val="n"/>
          <w:rFonts w:ascii="Times New Roman" w:hAnsi="Times New Roman"/>
          <w:color w:val="000000" w:themeColor="text1"/>
          <w:sz w:val="20"/>
        </w:rPr>
        <w:t>:1</w:t>
      </w:r>
      <w:proofErr w:type="gramEnd"/>
      <w:r w:rsidRPr="00587721">
        <w:rPr>
          <w:rStyle w:val="n"/>
          <w:rFonts w:ascii="Times New Roman" w:hAnsi="Times New Roman"/>
          <w:color w:val="000000" w:themeColor="text1"/>
          <w:sz w:val="20"/>
        </w:rPr>
        <w:t xml:space="preserve"> Profile</w:t>
      </w:r>
      <w:bookmarkEnd w:id="18"/>
    </w:p>
    <w:p w:rsidR="00587721" w:rsidRPr="00587721" w:rsidRDefault="00587721" w:rsidP="00587721">
      <w:pPr>
        <w:rPr>
          <w:color w:val="000000" w:themeColor="text1"/>
        </w:rPr>
      </w:pPr>
      <w:r w:rsidRPr="00587721">
        <w:rPr>
          <w:rStyle w:val="n"/>
          <w:color w:val="000000" w:themeColor="text1"/>
        </w:rPr>
        <w:t>This table defines the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LTERANERABMonitoring</w:t>
      </w:r>
      <w:proofErr w:type="gramStart"/>
      <w:r w:rsidRPr="00587721">
        <w:rPr>
          <w:rStyle w:val="n"/>
          <w:i/>
          <w:iCs/>
          <w:color w:val="000000" w:themeColor="text1"/>
        </w:rPr>
        <w:t>:1</w:t>
      </w:r>
      <w:proofErr w:type="gramEnd"/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color w:val="000000" w:themeColor="text1"/>
        </w:rPr>
        <w:t>profile for the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FAPService:2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color w:val="000000" w:themeColor="text1"/>
        </w:rPr>
        <w:t>data model. The minimum REQUIRED version for this profile is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FAPService</w:t>
      </w:r>
      <w:proofErr w:type="gramStart"/>
      <w:r w:rsidRPr="00587721">
        <w:rPr>
          <w:rStyle w:val="n"/>
          <w:i/>
          <w:iCs/>
          <w:color w:val="000000" w:themeColor="text1"/>
        </w:rPr>
        <w:t>:2.99</w:t>
      </w:r>
      <w:proofErr w:type="gramEnd"/>
      <w:r w:rsidRPr="00587721">
        <w:rPr>
          <w:rStyle w:val="n"/>
          <w:color w:val="000000" w:themeColor="text1"/>
        </w:rPr>
        <w:t>.</w:t>
      </w:r>
    </w:p>
    <w:tbl>
      <w:tblPr>
        <w:tblW w:w="3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625"/>
        <w:gridCol w:w="1212"/>
      </w:tblGrid>
      <w:tr w:rsidR="00587721" w:rsidRPr="00587721" w:rsidTr="00944F3E">
        <w:trPr>
          <w:tblCellSpacing w:w="0" w:type="dxa"/>
        </w:trPr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hideMark/>
          </w:tcPr>
          <w:p w:rsidR="00587721" w:rsidRPr="00587721" w:rsidRDefault="00587721" w:rsidP="00944F3E">
            <w:pPr>
              <w:jc w:val="center"/>
              <w:rPr>
                <w:b/>
                <w:bCs/>
                <w:color w:val="000000" w:themeColor="text1"/>
              </w:rPr>
            </w:pPr>
            <w:r w:rsidRPr="00587721">
              <w:rPr>
                <w:b/>
                <w:bCs/>
                <w:color w:val="000000" w:themeColor="text1"/>
              </w:rPr>
              <w:t>Name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hideMark/>
          </w:tcPr>
          <w:p w:rsidR="00587721" w:rsidRPr="00587721" w:rsidRDefault="00587721" w:rsidP="00944F3E">
            <w:pPr>
              <w:jc w:val="center"/>
              <w:rPr>
                <w:b/>
                <w:bCs/>
                <w:color w:val="000000" w:themeColor="text1"/>
              </w:rPr>
            </w:pPr>
            <w:r w:rsidRPr="00587721">
              <w:rPr>
                <w:b/>
                <w:bCs/>
                <w:color w:val="000000" w:themeColor="text1"/>
              </w:rPr>
              <w:t>Requirement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76" w:anchor="D.FAPService:2.FAPService.{i}.CellConfig.LTE.RAN.ERAB." w:history="1">
              <w:proofErr w:type="spellStart"/>
              <w:proofErr w:type="gramStart"/>
              <w:r w:rsidR="00587721" w:rsidRPr="00587721">
                <w:rPr>
                  <w:rStyle w:val="Hyperlink"/>
                  <w:color w:val="000000" w:themeColor="text1"/>
                </w:rPr>
                <w:t>FAPService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{</w:t>
              </w:r>
              <w:proofErr w:type="spellStart"/>
              <w:proofErr w:type="gramEnd"/>
              <w:r w:rsidR="00587721" w:rsidRPr="00587721">
                <w:rPr>
                  <w:rStyle w:val="Hyperlink"/>
                  <w:color w:val="000000" w:themeColor="text1"/>
                </w:rPr>
                <w:t>i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}.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</w:r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CellConfig.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LTE.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RAN.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ERAB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P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77" w:anchor="D.FAPService:2.FAPService.{i}.CellConfig.LTE.RAN.ERAB.Stats." w:history="1">
              <w:proofErr w:type="spellStart"/>
              <w:proofErr w:type="gramStart"/>
              <w:r w:rsidR="00587721" w:rsidRPr="00587721">
                <w:rPr>
                  <w:rStyle w:val="Hyperlink"/>
                  <w:color w:val="000000" w:themeColor="text1"/>
                </w:rPr>
                <w:t>FAPService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{</w:t>
              </w:r>
              <w:proofErr w:type="spellStart"/>
              <w:proofErr w:type="gramEnd"/>
              <w:r w:rsidR="00587721" w:rsidRPr="00587721">
                <w:rPr>
                  <w:rStyle w:val="Hyperlink"/>
                  <w:color w:val="000000" w:themeColor="text1"/>
                </w:rPr>
                <w:t>i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}.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</w:r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CellConfig.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LTE.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RAN.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ERAB.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Stats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P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78" w:anchor="D.FAPService:2.FAPService.{i}.CellConfig.LTE.RAN.ERAB.Stats.EstabInitAttNbr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EstabInitAttNbr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79" w:anchor="D.FAPService:2.FAPService.{i}.CellConfig.LTE.RAN.ERAB.Stats.EstabInitSuccNbr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EstabInitSuccNbr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80" w:anchor="D.FAPService:2.FAPService.{i}.CellConfig.LTE.RAN.ERAB.Stats.EstabInitFailNbr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EstabInitFailNbr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81" w:anchor="D.FAPService:2.FAPService.{i}.CellConfig.LTE.RAN.ERAB.Stats.EstabAttNbr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EstabAttNbr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82" w:anchor="D.FAPService:2.FAPService.{i}.CellConfig.LTE.RAN.ERAB.Stats.EstabSuccNbr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EstabSuccNbr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83" w:anchor="D.FAPService:2.FAPService.{i}.CellConfig.LTE.RAN.ERAB.Stats.EstabFailNbr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EstabFailNbr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84" w:anchor="D.FAPService:2.FAPService.{i}.CellConfig.LTE.RAN.ERAB.Stats.RelEnbNbrQCI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RelEnbNbrQCI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85" w:anchor="D.FAPService:2.FAPService.{i}.CellConfig.LTE.RAN.ERAB.Stats.RelEnbNbrCause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RelEnbNbrCause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</w:tbl>
    <w:p w:rsidR="00587721" w:rsidRPr="00587721" w:rsidRDefault="00587721" w:rsidP="00587721">
      <w:pPr>
        <w:pStyle w:val="Heading3"/>
        <w:rPr>
          <w:rFonts w:ascii="Times New Roman" w:hAnsi="Times New Roman"/>
          <w:color w:val="000000" w:themeColor="text1"/>
          <w:sz w:val="20"/>
        </w:rPr>
      </w:pPr>
      <w:bookmarkStart w:id="19" w:name="P.FAPService:2.LTERANERABLGWMonitoring:1"/>
      <w:bookmarkStart w:id="20" w:name="H.FAPService:2.LTERANERABLGWMonitoring:1"/>
      <w:bookmarkEnd w:id="19"/>
      <w:r w:rsidRPr="00587721">
        <w:rPr>
          <w:rStyle w:val="n"/>
          <w:rFonts w:ascii="Times New Roman" w:hAnsi="Times New Roman"/>
          <w:color w:val="000000" w:themeColor="text1"/>
          <w:sz w:val="20"/>
        </w:rPr>
        <w:t>LTERANERABLGWMonitoring</w:t>
      </w:r>
      <w:proofErr w:type="gramStart"/>
      <w:r w:rsidRPr="00587721">
        <w:rPr>
          <w:rStyle w:val="n"/>
          <w:rFonts w:ascii="Times New Roman" w:hAnsi="Times New Roman"/>
          <w:color w:val="000000" w:themeColor="text1"/>
          <w:sz w:val="20"/>
        </w:rPr>
        <w:t>:1</w:t>
      </w:r>
      <w:proofErr w:type="gramEnd"/>
      <w:r w:rsidRPr="00587721">
        <w:rPr>
          <w:rStyle w:val="n"/>
          <w:rFonts w:ascii="Times New Roman" w:hAnsi="Times New Roman"/>
          <w:color w:val="000000" w:themeColor="text1"/>
          <w:sz w:val="20"/>
        </w:rPr>
        <w:t xml:space="preserve"> Profile</w:t>
      </w:r>
      <w:bookmarkEnd w:id="20"/>
    </w:p>
    <w:p w:rsidR="00587721" w:rsidRPr="00587721" w:rsidRDefault="00587721" w:rsidP="00587721">
      <w:pPr>
        <w:rPr>
          <w:color w:val="000000" w:themeColor="text1"/>
        </w:rPr>
      </w:pPr>
      <w:r w:rsidRPr="00587721">
        <w:rPr>
          <w:rStyle w:val="n"/>
          <w:color w:val="000000" w:themeColor="text1"/>
        </w:rPr>
        <w:t>This table defines the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LTERANERABLGWMonitoring</w:t>
      </w:r>
      <w:proofErr w:type="gramStart"/>
      <w:r w:rsidRPr="00587721">
        <w:rPr>
          <w:rStyle w:val="n"/>
          <w:i/>
          <w:iCs/>
          <w:color w:val="000000" w:themeColor="text1"/>
        </w:rPr>
        <w:t>:1</w:t>
      </w:r>
      <w:proofErr w:type="gramEnd"/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color w:val="000000" w:themeColor="text1"/>
        </w:rPr>
        <w:t>profile for the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FAPService:2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color w:val="000000" w:themeColor="text1"/>
        </w:rPr>
        <w:t>data model. The minimum REQUIRED version for this profile is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FAPService</w:t>
      </w:r>
      <w:proofErr w:type="gramStart"/>
      <w:r w:rsidRPr="00587721">
        <w:rPr>
          <w:rStyle w:val="n"/>
          <w:i/>
          <w:iCs/>
          <w:color w:val="000000" w:themeColor="text1"/>
        </w:rPr>
        <w:t>:2.99</w:t>
      </w:r>
      <w:proofErr w:type="gramEnd"/>
      <w:r w:rsidRPr="00587721">
        <w:rPr>
          <w:rStyle w:val="n"/>
          <w:color w:val="000000" w:themeColor="text1"/>
        </w:rPr>
        <w:t>.</w:t>
      </w:r>
    </w:p>
    <w:tbl>
      <w:tblPr>
        <w:tblW w:w="3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625"/>
        <w:gridCol w:w="1212"/>
      </w:tblGrid>
      <w:tr w:rsidR="00587721" w:rsidRPr="00587721" w:rsidTr="00944F3E">
        <w:trPr>
          <w:tblCellSpacing w:w="0" w:type="dxa"/>
        </w:trPr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hideMark/>
          </w:tcPr>
          <w:p w:rsidR="00587721" w:rsidRPr="00587721" w:rsidRDefault="00587721" w:rsidP="00944F3E">
            <w:pPr>
              <w:jc w:val="center"/>
              <w:rPr>
                <w:b/>
                <w:bCs/>
                <w:color w:val="000000" w:themeColor="text1"/>
              </w:rPr>
            </w:pPr>
            <w:r w:rsidRPr="00587721">
              <w:rPr>
                <w:b/>
                <w:bCs/>
                <w:color w:val="000000" w:themeColor="text1"/>
              </w:rPr>
              <w:t>Name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hideMark/>
          </w:tcPr>
          <w:p w:rsidR="00587721" w:rsidRPr="00587721" w:rsidRDefault="00587721" w:rsidP="00944F3E">
            <w:pPr>
              <w:jc w:val="center"/>
              <w:rPr>
                <w:b/>
                <w:bCs/>
                <w:color w:val="000000" w:themeColor="text1"/>
              </w:rPr>
            </w:pPr>
            <w:r w:rsidRPr="00587721">
              <w:rPr>
                <w:b/>
                <w:bCs/>
                <w:color w:val="000000" w:themeColor="text1"/>
              </w:rPr>
              <w:t>Requirement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86" w:anchor="D.FAPService:2.FAPService.{i}.CellConfig.LTE.RAN.ERAB." w:history="1">
              <w:proofErr w:type="spellStart"/>
              <w:proofErr w:type="gramStart"/>
              <w:r w:rsidR="00587721" w:rsidRPr="00587721">
                <w:rPr>
                  <w:rStyle w:val="Hyperlink"/>
                  <w:color w:val="000000" w:themeColor="text1"/>
                </w:rPr>
                <w:t>FAPService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{</w:t>
              </w:r>
              <w:proofErr w:type="spellStart"/>
              <w:proofErr w:type="gramEnd"/>
              <w:r w:rsidR="00587721" w:rsidRPr="00587721">
                <w:rPr>
                  <w:rStyle w:val="Hyperlink"/>
                  <w:color w:val="000000" w:themeColor="text1"/>
                </w:rPr>
                <w:t>i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}.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</w:r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CellConfig.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LTE.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RAN.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ERAB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P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87" w:anchor="D.FAPService:2.FAPService.{i}.CellConfig.LTE.RAN.ERAB.Stats." w:history="1">
              <w:proofErr w:type="spellStart"/>
              <w:proofErr w:type="gramStart"/>
              <w:r w:rsidR="00587721" w:rsidRPr="00587721">
                <w:rPr>
                  <w:rStyle w:val="Hyperlink"/>
                  <w:color w:val="000000" w:themeColor="text1"/>
                </w:rPr>
                <w:t>FAPService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{</w:t>
              </w:r>
              <w:proofErr w:type="spellStart"/>
              <w:proofErr w:type="gramEnd"/>
              <w:r w:rsidR="00587721" w:rsidRPr="00587721">
                <w:rPr>
                  <w:rStyle w:val="Hyperlink"/>
                  <w:color w:val="000000" w:themeColor="text1"/>
                </w:rPr>
                <w:t>i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}.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</w:r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CellConfig.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LTE.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RAN.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ERAB.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Stats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P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88" w:anchor="D.FAPService:2.FAPService.{i}.CellConfig.LTE.RAN.ERAB.Stats.LGWNumberOfEntries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LGWNumberOfEntries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89" w:anchor="D.FAPService:2.FAPService.{i}.CellConfig.LTE.RAN.ERAB.Stats.LGW.{i}." w:history="1">
              <w:proofErr w:type="spellStart"/>
              <w:proofErr w:type="gramStart"/>
              <w:r w:rsidR="00587721" w:rsidRPr="00587721">
                <w:rPr>
                  <w:rStyle w:val="Hyperlink"/>
                  <w:color w:val="000000" w:themeColor="text1"/>
                </w:rPr>
                <w:t>FAPService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{</w:t>
              </w:r>
              <w:proofErr w:type="spellStart"/>
              <w:proofErr w:type="gramEnd"/>
              <w:r w:rsidR="00587721" w:rsidRPr="00587721">
                <w:rPr>
                  <w:rStyle w:val="Hyperlink"/>
                  <w:color w:val="000000" w:themeColor="text1"/>
                </w:rPr>
                <w:t>i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}.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</w:r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CellConfig.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LTE.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RAN.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ERAB.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Stats.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LGW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{</w:t>
              </w:r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i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}.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P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90" w:anchor="D.FAPService:2.FAPService.{i}.CellConfig.LTE.RAN.ERAB.Stats.LGW.{i}.CorrelationID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CorrelationID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91" w:anchor="D.FAPService:2.FAPService.{i}.CellConfig.LTE.RAN.ERAB.Stats.LGW.{i}.EstabDirectPathLGWAttNbr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EstabDirectPathLGWAttNbr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92" w:anchor="D.FAPService:2.FAPService.{i}.CellConfig.LTE.RAN.ERAB.Stats.LGW.{i}.EstabDirectPathLGWSuccNbr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EstabDirectPathLGWSuccNbr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93" w:anchor="D.FAPService:2.FAPService.{i}.CellConfig.LTE.RAN.ERAB.Stats.LGW.{i}.EstabDirectPathLGWFailNbr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EstabDirectPathLGWFailNbr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</w:tbl>
    <w:p w:rsidR="00587721" w:rsidRPr="00587721" w:rsidRDefault="00587721" w:rsidP="00587721">
      <w:pPr>
        <w:pStyle w:val="Heading3"/>
        <w:rPr>
          <w:rFonts w:ascii="Times New Roman" w:hAnsi="Times New Roman"/>
          <w:color w:val="000000" w:themeColor="text1"/>
          <w:sz w:val="20"/>
        </w:rPr>
      </w:pPr>
      <w:bookmarkStart w:id="21" w:name="P.FAPService:2.LTERANEDRBMonitoring:1"/>
      <w:bookmarkStart w:id="22" w:name="H.FAPService:2.LTERANEDRBMonitoring:1_Pr"/>
      <w:bookmarkEnd w:id="21"/>
      <w:r w:rsidRPr="00587721">
        <w:rPr>
          <w:rStyle w:val="n"/>
          <w:rFonts w:ascii="Times New Roman" w:hAnsi="Times New Roman"/>
          <w:color w:val="000000" w:themeColor="text1"/>
          <w:sz w:val="20"/>
        </w:rPr>
        <w:lastRenderedPageBreak/>
        <w:t>LTERANEDRBMonitoring</w:t>
      </w:r>
      <w:proofErr w:type="gramStart"/>
      <w:r w:rsidRPr="00587721">
        <w:rPr>
          <w:rStyle w:val="n"/>
          <w:rFonts w:ascii="Times New Roman" w:hAnsi="Times New Roman"/>
          <w:color w:val="000000" w:themeColor="text1"/>
          <w:sz w:val="20"/>
        </w:rPr>
        <w:t>:1</w:t>
      </w:r>
      <w:proofErr w:type="gramEnd"/>
      <w:r w:rsidRPr="00587721">
        <w:rPr>
          <w:rStyle w:val="n"/>
          <w:rFonts w:ascii="Times New Roman" w:hAnsi="Times New Roman"/>
          <w:color w:val="000000" w:themeColor="text1"/>
          <w:sz w:val="20"/>
        </w:rPr>
        <w:t xml:space="preserve"> Profile</w:t>
      </w:r>
      <w:bookmarkEnd w:id="22"/>
    </w:p>
    <w:p w:rsidR="00587721" w:rsidRPr="00587721" w:rsidRDefault="00587721" w:rsidP="00587721">
      <w:pPr>
        <w:rPr>
          <w:color w:val="000000" w:themeColor="text1"/>
        </w:rPr>
      </w:pPr>
      <w:r w:rsidRPr="00587721">
        <w:rPr>
          <w:rStyle w:val="n"/>
          <w:color w:val="000000" w:themeColor="text1"/>
        </w:rPr>
        <w:t>This table defines the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LTERANEDRBMonitoring</w:t>
      </w:r>
      <w:proofErr w:type="gramStart"/>
      <w:r w:rsidRPr="00587721">
        <w:rPr>
          <w:rStyle w:val="n"/>
          <w:i/>
          <w:iCs/>
          <w:color w:val="000000" w:themeColor="text1"/>
        </w:rPr>
        <w:t>:1</w:t>
      </w:r>
      <w:proofErr w:type="gramEnd"/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color w:val="000000" w:themeColor="text1"/>
        </w:rPr>
        <w:t>profile for the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FAPService:2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color w:val="000000" w:themeColor="text1"/>
        </w:rPr>
        <w:t>data model. The minimum REQUIRED version for this profile is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FAPService</w:t>
      </w:r>
      <w:proofErr w:type="gramStart"/>
      <w:r w:rsidRPr="00587721">
        <w:rPr>
          <w:rStyle w:val="n"/>
          <w:i/>
          <w:iCs/>
          <w:color w:val="000000" w:themeColor="text1"/>
        </w:rPr>
        <w:t>:2.99</w:t>
      </w:r>
      <w:proofErr w:type="gramEnd"/>
      <w:r w:rsidRPr="00587721">
        <w:rPr>
          <w:rStyle w:val="n"/>
          <w:color w:val="000000" w:themeColor="text1"/>
        </w:rPr>
        <w:t>.</w:t>
      </w:r>
    </w:p>
    <w:tbl>
      <w:tblPr>
        <w:tblW w:w="3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625"/>
        <w:gridCol w:w="1212"/>
      </w:tblGrid>
      <w:tr w:rsidR="00587721" w:rsidRPr="00587721" w:rsidTr="00944F3E">
        <w:trPr>
          <w:tblCellSpacing w:w="0" w:type="dxa"/>
        </w:trPr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hideMark/>
          </w:tcPr>
          <w:p w:rsidR="00587721" w:rsidRPr="00587721" w:rsidRDefault="00587721" w:rsidP="00944F3E">
            <w:pPr>
              <w:jc w:val="center"/>
              <w:rPr>
                <w:b/>
                <w:bCs/>
                <w:color w:val="000000" w:themeColor="text1"/>
              </w:rPr>
            </w:pPr>
            <w:r w:rsidRPr="00587721">
              <w:rPr>
                <w:b/>
                <w:bCs/>
                <w:color w:val="000000" w:themeColor="text1"/>
              </w:rPr>
              <w:t>Name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hideMark/>
          </w:tcPr>
          <w:p w:rsidR="00587721" w:rsidRPr="00587721" w:rsidRDefault="00587721" w:rsidP="00944F3E">
            <w:pPr>
              <w:jc w:val="center"/>
              <w:rPr>
                <w:b/>
                <w:bCs/>
                <w:color w:val="000000" w:themeColor="text1"/>
              </w:rPr>
            </w:pPr>
            <w:r w:rsidRPr="00587721">
              <w:rPr>
                <w:b/>
                <w:bCs/>
                <w:color w:val="000000" w:themeColor="text1"/>
              </w:rPr>
              <w:t>Requirement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2A2387" w:rsidP="00944F3E">
            <w:pPr>
              <w:rPr>
                <w:color w:val="000000" w:themeColor="text1"/>
                <w:lang w:val="fr-FR"/>
              </w:rPr>
            </w:pPr>
            <w:hyperlink r:id="rId94" w:anchor="D.FAPService:2.FAPService.{i}.CellConfig.LTE.RAN.DRB." w:history="1">
              <w:proofErr w:type="spellStart"/>
              <w:proofErr w:type="gramStart"/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t>FAPService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softHyphen/>
                <w:t>{</w:t>
              </w:r>
              <w:proofErr w:type="gramEnd"/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t>i}.</w:t>
              </w:r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softHyphen/>
              </w:r>
              <w:proofErr w:type="spellStart"/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t>CellConfig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softHyphen/>
                <w:t>LTE.</w:t>
              </w:r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softHyphen/>
                <w:t>RAN.</w:t>
              </w:r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softHyphen/>
                <w:t>DRB.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P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2A2387" w:rsidP="00944F3E">
            <w:pPr>
              <w:rPr>
                <w:color w:val="000000" w:themeColor="text1"/>
                <w:lang w:val="fr-FR"/>
              </w:rPr>
            </w:pPr>
            <w:hyperlink r:id="rId95" w:anchor="D.FAPService:2.FAPService.{i}.CellConfig.LTE.RAN.DRB.Stats." w:history="1">
              <w:proofErr w:type="spellStart"/>
              <w:proofErr w:type="gramStart"/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t>FAPService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softHyphen/>
                <w:t>{</w:t>
              </w:r>
              <w:proofErr w:type="gramEnd"/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t>i}.</w:t>
              </w:r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softHyphen/>
              </w:r>
              <w:proofErr w:type="spellStart"/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t>CellConfig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softHyphen/>
                <w:t>LTE.</w:t>
              </w:r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softHyphen/>
                <w:t>RAN.</w:t>
              </w:r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softHyphen/>
                <w:t>DRB.</w:t>
              </w:r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softHyphen/>
              </w:r>
              <w:proofErr w:type="spellStart"/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t>Stats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t>.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P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96" w:anchor="D.FAPService:2.FAPService.{i}.CellConfig.LTE.RAN.DRB.Stats.PdcpSduBitrateDl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PdcpSduBitrateDl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97" w:anchor="D.FAPService:2.FAPService.{i}.CellConfig.LTE.RAN.DRB.Stats.PdcpSduBitrateUl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PdcpSduBitrateUl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98" w:anchor="D.FAPService:2.FAPService.{i}.CellConfig.LTE.RAN.DRB.Stats.PdcpSduBitrateDlMax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PdcpSduBitrateDlMax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99" w:anchor="D.FAPService:2.FAPService.{i}.CellConfig.LTE.RAN.DRB.Stats.PdcpSduBitrateUlMax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PdcpSduBitrateUlMax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100" w:anchor="D.FAPService:2.FAPService.{i}.CellConfig.LTE.RAN.DRB.Stats.PdcpSduDelayDl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PdcpSduDelayDl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101" w:anchor="D.FAPService:2.FAPService.{i}.CellConfig.LTE.RAN.DRB.Stats.PdcpSduDropRateDl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PdcpSduDropRateDl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102" w:anchor="D.FAPService:2.FAPService.{i}.CellConfig.LTE.RAN.DRB.Stats.PdcpSduAirLossRateDl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PdcpSduAirLossRateDl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103" w:anchor="D.FAPService:2.FAPService.{i}.CellConfig.LTE.RAN.DRB.Stats.PdcpSduLossRateUl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PdcpSduLossRateUl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104" w:anchor="D.FAPService:2.FAPService.{i}.CellConfig.LTE.RAN.DRB.Stats.UEActiveDl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UEActiveDl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105" w:anchor="D.FAPService:2.FAPService.{i}.CellConfig.LTE.RAN.DRB.Stats.UEActiveUl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UEActiveUl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</w:tbl>
    <w:p w:rsidR="00587721" w:rsidRPr="00587721" w:rsidRDefault="00587721" w:rsidP="00587721">
      <w:pPr>
        <w:pStyle w:val="Heading3"/>
        <w:rPr>
          <w:rFonts w:ascii="Times New Roman" w:hAnsi="Times New Roman"/>
          <w:color w:val="000000" w:themeColor="text1"/>
          <w:sz w:val="20"/>
        </w:rPr>
      </w:pPr>
      <w:bookmarkStart w:id="23" w:name="P.FAPService:2.LTERANERRUMonitoring:1"/>
      <w:bookmarkStart w:id="24" w:name="H.FAPService:2.LTERANERRUMonitoring:1_Pr"/>
      <w:bookmarkEnd w:id="23"/>
      <w:r w:rsidRPr="00587721">
        <w:rPr>
          <w:rStyle w:val="n"/>
          <w:rFonts w:ascii="Times New Roman" w:hAnsi="Times New Roman"/>
          <w:color w:val="000000" w:themeColor="text1"/>
          <w:sz w:val="20"/>
        </w:rPr>
        <w:t>LTERANERRUMonitoring</w:t>
      </w:r>
      <w:proofErr w:type="gramStart"/>
      <w:r w:rsidRPr="00587721">
        <w:rPr>
          <w:rStyle w:val="n"/>
          <w:rFonts w:ascii="Times New Roman" w:hAnsi="Times New Roman"/>
          <w:color w:val="000000" w:themeColor="text1"/>
          <w:sz w:val="20"/>
        </w:rPr>
        <w:t>:1</w:t>
      </w:r>
      <w:proofErr w:type="gramEnd"/>
      <w:r w:rsidRPr="00587721">
        <w:rPr>
          <w:rStyle w:val="n"/>
          <w:rFonts w:ascii="Times New Roman" w:hAnsi="Times New Roman"/>
          <w:color w:val="000000" w:themeColor="text1"/>
          <w:sz w:val="20"/>
        </w:rPr>
        <w:t xml:space="preserve"> Profile</w:t>
      </w:r>
      <w:bookmarkEnd w:id="24"/>
    </w:p>
    <w:p w:rsidR="00587721" w:rsidRPr="00587721" w:rsidRDefault="00587721" w:rsidP="00587721">
      <w:pPr>
        <w:rPr>
          <w:color w:val="000000" w:themeColor="text1"/>
        </w:rPr>
      </w:pPr>
      <w:r w:rsidRPr="00587721">
        <w:rPr>
          <w:rStyle w:val="n"/>
          <w:color w:val="000000" w:themeColor="text1"/>
        </w:rPr>
        <w:t>This table defines the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LTERANERRUMonitoring</w:t>
      </w:r>
      <w:proofErr w:type="gramStart"/>
      <w:r w:rsidRPr="00587721">
        <w:rPr>
          <w:rStyle w:val="n"/>
          <w:i/>
          <w:iCs/>
          <w:color w:val="000000" w:themeColor="text1"/>
        </w:rPr>
        <w:t>:1</w:t>
      </w:r>
      <w:proofErr w:type="gramEnd"/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color w:val="000000" w:themeColor="text1"/>
        </w:rPr>
        <w:t>profile for the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FAPService:2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color w:val="000000" w:themeColor="text1"/>
        </w:rPr>
        <w:t>data model. The minimum REQUIRED version for this profile is</w:t>
      </w:r>
      <w:r w:rsidRPr="00587721">
        <w:rPr>
          <w:rStyle w:val="apple-converted-space"/>
          <w:color w:val="000000" w:themeColor="text1"/>
        </w:rPr>
        <w:t> </w:t>
      </w:r>
      <w:r w:rsidRPr="00587721">
        <w:rPr>
          <w:rStyle w:val="n"/>
          <w:i/>
          <w:iCs/>
          <w:color w:val="000000" w:themeColor="text1"/>
        </w:rPr>
        <w:t>FAPService</w:t>
      </w:r>
      <w:proofErr w:type="gramStart"/>
      <w:r w:rsidRPr="00587721">
        <w:rPr>
          <w:rStyle w:val="n"/>
          <w:i/>
          <w:iCs/>
          <w:color w:val="000000" w:themeColor="text1"/>
        </w:rPr>
        <w:t>:2.99</w:t>
      </w:r>
      <w:proofErr w:type="gramEnd"/>
      <w:r w:rsidRPr="00587721">
        <w:rPr>
          <w:rStyle w:val="n"/>
          <w:color w:val="000000" w:themeColor="text1"/>
        </w:rPr>
        <w:t>.</w:t>
      </w:r>
    </w:p>
    <w:tbl>
      <w:tblPr>
        <w:tblW w:w="3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625"/>
        <w:gridCol w:w="1212"/>
      </w:tblGrid>
      <w:tr w:rsidR="00587721" w:rsidRPr="00587721" w:rsidTr="00944F3E">
        <w:trPr>
          <w:tblCellSpacing w:w="0" w:type="dxa"/>
        </w:trPr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hideMark/>
          </w:tcPr>
          <w:p w:rsidR="00587721" w:rsidRPr="00587721" w:rsidRDefault="00587721" w:rsidP="00944F3E">
            <w:pPr>
              <w:jc w:val="center"/>
              <w:rPr>
                <w:b/>
                <w:bCs/>
                <w:color w:val="000000" w:themeColor="text1"/>
              </w:rPr>
            </w:pPr>
            <w:r w:rsidRPr="00587721">
              <w:rPr>
                <w:b/>
                <w:bCs/>
                <w:color w:val="000000" w:themeColor="text1"/>
              </w:rPr>
              <w:t>Name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hideMark/>
          </w:tcPr>
          <w:p w:rsidR="00587721" w:rsidRPr="00587721" w:rsidRDefault="00587721" w:rsidP="00944F3E">
            <w:pPr>
              <w:jc w:val="center"/>
              <w:rPr>
                <w:b/>
                <w:bCs/>
                <w:color w:val="000000" w:themeColor="text1"/>
              </w:rPr>
            </w:pPr>
            <w:r w:rsidRPr="00587721">
              <w:rPr>
                <w:b/>
                <w:bCs/>
                <w:color w:val="000000" w:themeColor="text1"/>
              </w:rPr>
              <w:t>Requirement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106" w:anchor="D.FAPService:2.FAPService.{i}.CellConfig.LTE.RAN.RRU." w:history="1">
              <w:proofErr w:type="spellStart"/>
              <w:proofErr w:type="gramStart"/>
              <w:r w:rsidR="00587721" w:rsidRPr="00587721">
                <w:rPr>
                  <w:rStyle w:val="Hyperlink"/>
                  <w:color w:val="000000" w:themeColor="text1"/>
                </w:rPr>
                <w:t>FAPService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{</w:t>
              </w:r>
              <w:proofErr w:type="spellStart"/>
              <w:proofErr w:type="gramEnd"/>
              <w:r w:rsidR="00587721" w:rsidRPr="00587721">
                <w:rPr>
                  <w:rStyle w:val="Hyperlink"/>
                  <w:color w:val="000000" w:themeColor="text1"/>
                </w:rPr>
                <w:t>i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}.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</w:r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CellConfig.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LTE.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RAN.</w:t>
              </w:r>
              <w:r w:rsidR="00587721" w:rsidRPr="00587721">
                <w:rPr>
                  <w:rStyle w:val="Hyperlink"/>
                  <w:color w:val="000000" w:themeColor="text1"/>
                </w:rPr>
                <w:softHyphen/>
                <w:t>RRU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</w:rPr>
                <w:t>.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P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2A2387" w:rsidP="00944F3E">
            <w:pPr>
              <w:rPr>
                <w:color w:val="000000" w:themeColor="text1"/>
                <w:lang w:val="fr-FR"/>
              </w:rPr>
            </w:pPr>
            <w:hyperlink r:id="rId107" w:anchor="D.FAPService:2.FAPService.{i}.CellConfig.LTE.RAN.RRU.Stats." w:history="1">
              <w:proofErr w:type="spellStart"/>
              <w:proofErr w:type="gramStart"/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t>FAPService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softHyphen/>
                <w:t>{</w:t>
              </w:r>
              <w:proofErr w:type="gramEnd"/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t>i}.</w:t>
              </w:r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softHyphen/>
              </w:r>
              <w:proofErr w:type="spellStart"/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t>CellConfig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t>.</w:t>
              </w:r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softHyphen/>
                <w:t>LTE.</w:t>
              </w:r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softHyphen/>
                <w:t>RAN.</w:t>
              </w:r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softHyphen/>
                <w:t>RRU.</w:t>
              </w:r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softHyphen/>
              </w:r>
              <w:proofErr w:type="spellStart"/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t>Stats</w:t>
              </w:r>
              <w:proofErr w:type="spellEnd"/>
              <w:r w:rsidR="00587721" w:rsidRPr="00587721">
                <w:rPr>
                  <w:rStyle w:val="Hyperlink"/>
                  <w:color w:val="000000" w:themeColor="text1"/>
                  <w:lang w:val="fr-FR"/>
                </w:rPr>
                <w:t>.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P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108" w:anchor="D.FAPService:2.FAPService.{i}.CellConfig.LTE.RAN.RRU.Stats.PrbTotDl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PrbTotDl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  <w:tr w:rsidR="00587721" w:rsidRPr="00587721" w:rsidTr="00944F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2A2387" w:rsidP="00944F3E">
            <w:pPr>
              <w:rPr>
                <w:color w:val="000000" w:themeColor="text1"/>
              </w:rPr>
            </w:pPr>
            <w:hyperlink r:id="rId109" w:anchor="D.FAPService:2.FAPService.{i}.CellConfig.LTE.RAN.RRU.Stats.PrbTotUl" w:history="1">
              <w:proofErr w:type="spellStart"/>
              <w:r w:rsidR="00587721" w:rsidRPr="00587721">
                <w:rPr>
                  <w:rStyle w:val="Hyperlink"/>
                  <w:color w:val="000000" w:themeColor="text1"/>
                </w:rPr>
                <w:t>PrbTotUl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721" w:rsidRPr="00587721" w:rsidRDefault="00587721" w:rsidP="00944F3E">
            <w:pPr>
              <w:jc w:val="center"/>
              <w:rPr>
                <w:color w:val="000000" w:themeColor="text1"/>
              </w:rPr>
            </w:pPr>
            <w:r w:rsidRPr="00587721">
              <w:rPr>
                <w:color w:val="000000" w:themeColor="text1"/>
              </w:rPr>
              <w:t>R</w:t>
            </w:r>
          </w:p>
        </w:tc>
      </w:tr>
    </w:tbl>
    <w:p w:rsidR="00587721" w:rsidRPr="00587721" w:rsidRDefault="00587721" w:rsidP="00587721">
      <w:pPr>
        <w:rPr>
          <w:color w:val="000000" w:themeColor="text1"/>
        </w:rPr>
      </w:pPr>
    </w:p>
    <w:p w:rsidR="00587721" w:rsidRPr="00587721" w:rsidRDefault="00587721" w:rsidP="00587721">
      <w:pPr>
        <w:rPr>
          <w:color w:val="000000" w:themeColor="text1"/>
        </w:rPr>
      </w:pPr>
      <w:r w:rsidRPr="00587721">
        <w:rPr>
          <w:b/>
          <w:color w:val="000000" w:themeColor="text1"/>
        </w:rPr>
        <w:t>Item 3:</w:t>
      </w:r>
      <w:r w:rsidRPr="00587721">
        <w:rPr>
          <w:color w:val="000000" w:themeColor="text1"/>
        </w:rPr>
        <w:t xml:space="preserve"> Proposed data model</w:t>
      </w:r>
    </w:p>
    <w:p w:rsidR="00587721" w:rsidRPr="00587721" w:rsidRDefault="00587721" w:rsidP="00587721">
      <w:pPr>
        <w:rPr>
          <w:color w:val="000000" w:themeColor="text1"/>
        </w:rPr>
      </w:pPr>
      <w:r w:rsidRPr="00587721">
        <w:rPr>
          <w:color w:val="000000" w:themeColor="text1"/>
        </w:rPr>
        <w:t>The XML provided in the BBF liaison was modified with the profile entries in Item 2 and the correction in Item 1.</w:t>
      </w:r>
    </w:p>
    <w:p w:rsidR="00587721" w:rsidRPr="00587721" w:rsidRDefault="00587721" w:rsidP="00587721">
      <w:pPr>
        <w:rPr>
          <w:color w:val="000000" w:themeColor="text1"/>
        </w:rPr>
      </w:pPr>
      <w:r w:rsidRPr="00587721">
        <w:rPr>
          <w:color w:val="000000" w:themeColor="text1"/>
        </w:rPr>
        <w:t>This data model should be sent back to the BBF to be used for the TR-196 specification.</w:t>
      </w:r>
    </w:p>
    <w:p w:rsidR="00587721" w:rsidRPr="00587721" w:rsidRDefault="00587721" w:rsidP="00587721">
      <w:pPr>
        <w:rPr>
          <w:b/>
          <w:color w:val="000000" w:themeColor="text1"/>
        </w:rPr>
      </w:pPr>
      <w:r w:rsidRPr="00587721">
        <w:rPr>
          <w:b/>
          <w:color w:val="000000" w:themeColor="text1"/>
        </w:rPr>
        <w:t xml:space="preserve">Resolution: </w:t>
      </w:r>
    </w:p>
    <w:p w:rsidR="00587721" w:rsidRPr="00587721" w:rsidRDefault="00587721" w:rsidP="00587721">
      <w:pPr>
        <w:rPr>
          <w:color w:val="000000" w:themeColor="text1"/>
        </w:rPr>
      </w:pPr>
      <w:r w:rsidRPr="00587721">
        <w:rPr>
          <w:color w:val="000000" w:themeColor="text1"/>
        </w:rPr>
        <w:t>Include the il-196-2-99-0_S5.xml, il-196-2-99-0_S5-diffs.html, il-196-2-99-0_S5.html files in the response liaison to BBF.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D60D6B" w:rsidRDefault="00D60D6B" w:rsidP="00B05D0D">
      <w:r>
        <w:t xml:space="preserve">TR-196 changes attached. </w:t>
      </w:r>
      <w:proofErr w:type="gramStart"/>
      <w:r>
        <w:t>il-196-2-99-0_S5.zip</w:t>
      </w:r>
      <w:proofErr w:type="gramEnd"/>
      <w:r>
        <w:t>.</w:t>
      </w:r>
    </w:p>
    <w:p w:rsidR="00B05D0D" w:rsidRPr="00B05D0D" w:rsidRDefault="00587721" w:rsidP="00B05D0D">
      <w:r>
        <w:t xml:space="preserve">Proposal is to send LS back to BBF with comments </w:t>
      </w:r>
      <w:r w:rsidR="00313A93">
        <w:t>if</w:t>
      </w:r>
      <w:r>
        <w:t xml:space="preserve"> any on the proposed TR196 changes. </w:t>
      </w:r>
    </w:p>
    <w:sectPr w:rsidR="00B05D0D" w:rsidRPr="00B05D0D" w:rsidSect="00387C5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38A" w:rsidRDefault="001A238A">
      <w:r>
        <w:separator/>
      </w:r>
    </w:p>
  </w:endnote>
  <w:endnote w:type="continuationSeparator" w:id="0">
    <w:p w:rsidR="001A238A" w:rsidRDefault="001A2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38A" w:rsidRDefault="001A238A">
      <w:r>
        <w:separator/>
      </w:r>
    </w:p>
  </w:footnote>
  <w:footnote w:type="continuationSeparator" w:id="0">
    <w:p w:rsidR="001A238A" w:rsidRDefault="001A23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7D224A9"/>
    <w:multiLevelType w:val="hybridMultilevel"/>
    <w:tmpl w:val="29866F2A"/>
    <w:lvl w:ilvl="0" w:tplc="5C8E0CEC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084C79A5"/>
    <w:multiLevelType w:val="hybridMultilevel"/>
    <w:tmpl w:val="1D361EB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0A285E82"/>
    <w:multiLevelType w:val="hybridMultilevel"/>
    <w:tmpl w:val="04523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011FF6"/>
    <w:multiLevelType w:val="hybridMultilevel"/>
    <w:tmpl w:val="554A69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221952B8"/>
    <w:multiLevelType w:val="hybridMultilevel"/>
    <w:tmpl w:val="5D0E6D7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157699"/>
    <w:multiLevelType w:val="hybridMultilevel"/>
    <w:tmpl w:val="287462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56F54E6"/>
    <w:multiLevelType w:val="hybridMultilevel"/>
    <w:tmpl w:val="8154F2D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8381EE9"/>
    <w:multiLevelType w:val="hybridMultilevel"/>
    <w:tmpl w:val="672461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4018BA"/>
    <w:multiLevelType w:val="hybridMultilevel"/>
    <w:tmpl w:val="844619FE"/>
    <w:lvl w:ilvl="0" w:tplc="CE70266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5E2C04"/>
    <w:multiLevelType w:val="hybridMultilevel"/>
    <w:tmpl w:val="7F24EF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402D3888"/>
    <w:multiLevelType w:val="hybridMultilevel"/>
    <w:tmpl w:val="7B0608D4"/>
    <w:lvl w:ilvl="0" w:tplc="7C0ECC0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69FC3D8F"/>
    <w:multiLevelType w:val="hybridMultilevel"/>
    <w:tmpl w:val="C630BBFE"/>
    <w:lvl w:ilvl="0" w:tplc="5C8E0CEC"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>
    <w:nsid w:val="7C800BF3"/>
    <w:multiLevelType w:val="hybridMultilevel"/>
    <w:tmpl w:val="77B84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>
    <w:nsid w:val="7EBD5F44"/>
    <w:multiLevelType w:val="hybridMultilevel"/>
    <w:tmpl w:val="77B84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3"/>
  </w:num>
  <w:num w:numId="5">
    <w:abstractNumId w:val="22"/>
  </w:num>
  <w:num w:numId="6">
    <w:abstractNumId w:val="8"/>
  </w:num>
  <w:num w:numId="7">
    <w:abstractNumId w:val="11"/>
  </w:num>
  <w:num w:numId="8">
    <w:abstractNumId w:val="30"/>
  </w:num>
  <w:num w:numId="9">
    <w:abstractNumId w:val="26"/>
  </w:num>
  <w:num w:numId="10">
    <w:abstractNumId w:val="28"/>
  </w:num>
  <w:num w:numId="11">
    <w:abstractNumId w:val="15"/>
  </w:num>
  <w:num w:numId="12">
    <w:abstractNumId w:val="2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20"/>
  </w:num>
  <w:num w:numId="22">
    <w:abstractNumId w:val="12"/>
  </w:num>
  <w:num w:numId="23">
    <w:abstractNumId w:val="29"/>
  </w:num>
  <w:num w:numId="24">
    <w:abstractNumId w:val="21"/>
  </w:num>
  <w:num w:numId="25">
    <w:abstractNumId w:val="10"/>
  </w:num>
  <w:num w:numId="26">
    <w:abstractNumId w:val="9"/>
  </w:num>
  <w:num w:numId="27">
    <w:abstractNumId w:val="27"/>
  </w:num>
  <w:num w:numId="28">
    <w:abstractNumId w:val="13"/>
  </w:num>
  <w:num w:numId="29">
    <w:abstractNumId w:val="18"/>
  </w:num>
  <w:num w:numId="30">
    <w:abstractNumId w:val="31"/>
  </w:num>
  <w:num w:numId="31">
    <w:abstractNumId w:val="17"/>
  </w:num>
  <w:num w:numId="32">
    <w:abstractNumId w:val="16"/>
  </w:num>
  <w:num w:numId="3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20ED"/>
    <w:rsid w:val="00085140"/>
    <w:rsid w:val="00097126"/>
    <w:rsid w:val="000A2981"/>
    <w:rsid w:val="000A6994"/>
    <w:rsid w:val="000C02F2"/>
    <w:rsid w:val="000F5212"/>
    <w:rsid w:val="00131A47"/>
    <w:rsid w:val="0013540E"/>
    <w:rsid w:val="00182C3D"/>
    <w:rsid w:val="001A238A"/>
    <w:rsid w:val="001B664F"/>
    <w:rsid w:val="001B6FDB"/>
    <w:rsid w:val="001C265E"/>
    <w:rsid w:val="002222AB"/>
    <w:rsid w:val="0023664A"/>
    <w:rsid w:val="0026596A"/>
    <w:rsid w:val="00265FA9"/>
    <w:rsid w:val="00271124"/>
    <w:rsid w:val="002723F3"/>
    <w:rsid w:val="0027563F"/>
    <w:rsid w:val="002A2387"/>
    <w:rsid w:val="002D46AB"/>
    <w:rsid w:val="002E740D"/>
    <w:rsid w:val="00304883"/>
    <w:rsid w:val="0031038E"/>
    <w:rsid w:val="00313A93"/>
    <w:rsid w:val="003855E7"/>
    <w:rsid w:val="00387C5F"/>
    <w:rsid w:val="003D5812"/>
    <w:rsid w:val="003F52B2"/>
    <w:rsid w:val="00420A67"/>
    <w:rsid w:val="00436A11"/>
    <w:rsid w:val="00453694"/>
    <w:rsid w:val="004868F6"/>
    <w:rsid w:val="004D79B3"/>
    <w:rsid w:val="004E6DB4"/>
    <w:rsid w:val="005041CD"/>
    <w:rsid w:val="00512734"/>
    <w:rsid w:val="00520B72"/>
    <w:rsid w:val="00527511"/>
    <w:rsid w:val="0054143D"/>
    <w:rsid w:val="00547252"/>
    <w:rsid w:val="00566041"/>
    <w:rsid w:val="00570A5C"/>
    <w:rsid w:val="00587721"/>
    <w:rsid w:val="005B795D"/>
    <w:rsid w:val="005F4AC6"/>
    <w:rsid w:val="00603D2A"/>
    <w:rsid w:val="00651304"/>
    <w:rsid w:val="006708E2"/>
    <w:rsid w:val="00670939"/>
    <w:rsid w:val="0069784A"/>
    <w:rsid w:val="006B248D"/>
    <w:rsid w:val="006D340A"/>
    <w:rsid w:val="006E2FFE"/>
    <w:rsid w:val="006F2007"/>
    <w:rsid w:val="00793006"/>
    <w:rsid w:val="007D07B9"/>
    <w:rsid w:val="008173AD"/>
    <w:rsid w:val="008220EA"/>
    <w:rsid w:val="00827DDE"/>
    <w:rsid w:val="008608E5"/>
    <w:rsid w:val="0086239D"/>
    <w:rsid w:val="00871C7B"/>
    <w:rsid w:val="00875050"/>
    <w:rsid w:val="00884DCE"/>
    <w:rsid w:val="008B7828"/>
    <w:rsid w:val="008E3FDF"/>
    <w:rsid w:val="008F7C52"/>
    <w:rsid w:val="00903431"/>
    <w:rsid w:val="009143ED"/>
    <w:rsid w:val="00923C31"/>
    <w:rsid w:val="00942A0F"/>
    <w:rsid w:val="009457D4"/>
    <w:rsid w:val="0096040C"/>
    <w:rsid w:val="009C380C"/>
    <w:rsid w:val="00A15F34"/>
    <w:rsid w:val="00A3213E"/>
    <w:rsid w:val="00A32645"/>
    <w:rsid w:val="00A82908"/>
    <w:rsid w:val="00AD034D"/>
    <w:rsid w:val="00AE5A5F"/>
    <w:rsid w:val="00AE6A78"/>
    <w:rsid w:val="00B05D0D"/>
    <w:rsid w:val="00B17EF7"/>
    <w:rsid w:val="00B3064C"/>
    <w:rsid w:val="00B85103"/>
    <w:rsid w:val="00B861D8"/>
    <w:rsid w:val="00B9050F"/>
    <w:rsid w:val="00B95BB7"/>
    <w:rsid w:val="00BA56A8"/>
    <w:rsid w:val="00BD2869"/>
    <w:rsid w:val="00BD4460"/>
    <w:rsid w:val="00C022E3"/>
    <w:rsid w:val="00C32DD7"/>
    <w:rsid w:val="00C44ABE"/>
    <w:rsid w:val="00C7474F"/>
    <w:rsid w:val="00C811BC"/>
    <w:rsid w:val="00C94F55"/>
    <w:rsid w:val="00CC35FD"/>
    <w:rsid w:val="00CC644D"/>
    <w:rsid w:val="00CD61C8"/>
    <w:rsid w:val="00CE559E"/>
    <w:rsid w:val="00D12E4D"/>
    <w:rsid w:val="00D3376D"/>
    <w:rsid w:val="00D60D6B"/>
    <w:rsid w:val="00D62265"/>
    <w:rsid w:val="00D806A3"/>
    <w:rsid w:val="00DD7D83"/>
    <w:rsid w:val="00DF1F61"/>
    <w:rsid w:val="00E06FFB"/>
    <w:rsid w:val="00E30155"/>
    <w:rsid w:val="00E35763"/>
    <w:rsid w:val="00E97466"/>
    <w:rsid w:val="00EC0985"/>
    <w:rsid w:val="00EC588C"/>
    <w:rsid w:val="00ED5654"/>
    <w:rsid w:val="00F54FDF"/>
    <w:rsid w:val="00FF2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7C5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87C5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387C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387C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7C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7C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7C5F"/>
    <w:pPr>
      <w:outlineLvl w:val="5"/>
    </w:pPr>
  </w:style>
  <w:style w:type="paragraph" w:styleId="Heading7">
    <w:name w:val="heading 7"/>
    <w:basedOn w:val="H6"/>
    <w:next w:val="Normal"/>
    <w:qFormat/>
    <w:rsid w:val="00387C5F"/>
    <w:pPr>
      <w:outlineLvl w:val="6"/>
    </w:pPr>
  </w:style>
  <w:style w:type="paragraph" w:styleId="Heading8">
    <w:name w:val="heading 8"/>
    <w:basedOn w:val="Heading1"/>
    <w:next w:val="Normal"/>
    <w:qFormat/>
    <w:rsid w:val="00387C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7C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87C5F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387C5F"/>
    <w:pPr>
      <w:spacing w:before="180"/>
      <w:ind w:left="2693" w:hanging="2693"/>
    </w:pPr>
    <w:rPr>
      <w:b/>
    </w:rPr>
  </w:style>
  <w:style w:type="paragraph" w:styleId="TOC1">
    <w:name w:val="toc 1"/>
    <w:semiHidden/>
    <w:rsid w:val="00387C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87C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87C5F"/>
    <w:pPr>
      <w:ind w:left="1701" w:hanging="1701"/>
    </w:pPr>
  </w:style>
  <w:style w:type="paragraph" w:styleId="TOC4">
    <w:name w:val="toc 4"/>
    <w:basedOn w:val="TOC3"/>
    <w:semiHidden/>
    <w:rsid w:val="00387C5F"/>
    <w:pPr>
      <w:ind w:left="1418" w:hanging="1418"/>
    </w:pPr>
  </w:style>
  <w:style w:type="paragraph" w:styleId="TOC3">
    <w:name w:val="toc 3"/>
    <w:basedOn w:val="TOC2"/>
    <w:semiHidden/>
    <w:rsid w:val="00387C5F"/>
    <w:pPr>
      <w:ind w:left="1134" w:hanging="1134"/>
    </w:pPr>
  </w:style>
  <w:style w:type="paragraph" w:styleId="TOC2">
    <w:name w:val="toc 2"/>
    <w:basedOn w:val="TOC1"/>
    <w:semiHidden/>
    <w:rsid w:val="00387C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7C5F"/>
    <w:pPr>
      <w:ind w:left="284"/>
    </w:pPr>
  </w:style>
  <w:style w:type="paragraph" w:styleId="Index1">
    <w:name w:val="index 1"/>
    <w:basedOn w:val="Normal"/>
    <w:semiHidden/>
    <w:rsid w:val="00387C5F"/>
    <w:pPr>
      <w:keepLines/>
      <w:spacing w:after="0"/>
    </w:pPr>
  </w:style>
  <w:style w:type="paragraph" w:customStyle="1" w:styleId="ZH">
    <w:name w:val="ZH"/>
    <w:rsid w:val="00387C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87C5F"/>
    <w:pPr>
      <w:outlineLvl w:val="9"/>
    </w:pPr>
  </w:style>
  <w:style w:type="paragraph" w:styleId="ListNumber2">
    <w:name w:val="List Number 2"/>
    <w:basedOn w:val="ListNumber"/>
    <w:rsid w:val="00387C5F"/>
    <w:pPr>
      <w:ind w:left="851"/>
    </w:pPr>
  </w:style>
  <w:style w:type="paragraph" w:styleId="ListNumber">
    <w:name w:val="List Number"/>
    <w:basedOn w:val="List"/>
    <w:rsid w:val="00387C5F"/>
  </w:style>
  <w:style w:type="paragraph" w:styleId="List">
    <w:name w:val="List"/>
    <w:basedOn w:val="Normal"/>
    <w:rsid w:val="00387C5F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387C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387C5F"/>
    <w:rPr>
      <w:b/>
      <w:position w:val="6"/>
      <w:sz w:val="16"/>
    </w:rPr>
  </w:style>
  <w:style w:type="paragraph" w:styleId="FootnoteText">
    <w:name w:val="footnote text"/>
    <w:basedOn w:val="Normal"/>
    <w:semiHidden/>
    <w:rsid w:val="00387C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7C5F"/>
    <w:rPr>
      <w:b/>
    </w:rPr>
  </w:style>
  <w:style w:type="paragraph" w:customStyle="1" w:styleId="TAC">
    <w:name w:val="TAC"/>
    <w:basedOn w:val="TAL"/>
    <w:rsid w:val="00387C5F"/>
    <w:pPr>
      <w:jc w:val="center"/>
    </w:pPr>
  </w:style>
  <w:style w:type="paragraph" w:customStyle="1" w:styleId="TAL">
    <w:name w:val="TAL"/>
    <w:basedOn w:val="Normal"/>
    <w:rsid w:val="00387C5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387C5F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387C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87C5F"/>
    <w:pPr>
      <w:keepLines/>
      <w:ind w:left="1135" w:hanging="851"/>
    </w:pPr>
  </w:style>
  <w:style w:type="paragraph" w:styleId="TOC9">
    <w:name w:val="toc 9"/>
    <w:basedOn w:val="TOC8"/>
    <w:semiHidden/>
    <w:rsid w:val="00387C5F"/>
    <w:pPr>
      <w:ind w:left="1418" w:hanging="1418"/>
    </w:pPr>
  </w:style>
  <w:style w:type="paragraph" w:customStyle="1" w:styleId="EX">
    <w:name w:val="EX"/>
    <w:basedOn w:val="Normal"/>
    <w:rsid w:val="00387C5F"/>
    <w:pPr>
      <w:keepLines/>
      <w:ind w:left="1702" w:hanging="1418"/>
    </w:pPr>
  </w:style>
  <w:style w:type="paragraph" w:customStyle="1" w:styleId="FP">
    <w:name w:val="FP"/>
    <w:basedOn w:val="Normal"/>
    <w:rsid w:val="00387C5F"/>
    <w:pPr>
      <w:spacing w:after="0"/>
    </w:pPr>
  </w:style>
  <w:style w:type="paragraph" w:customStyle="1" w:styleId="LD">
    <w:name w:val="LD"/>
    <w:rsid w:val="00387C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87C5F"/>
    <w:pPr>
      <w:spacing w:after="0"/>
    </w:pPr>
  </w:style>
  <w:style w:type="paragraph" w:customStyle="1" w:styleId="EW">
    <w:name w:val="EW"/>
    <w:basedOn w:val="EX"/>
    <w:rsid w:val="00387C5F"/>
    <w:pPr>
      <w:spacing w:after="0"/>
    </w:pPr>
  </w:style>
  <w:style w:type="paragraph" w:styleId="TOC6">
    <w:name w:val="toc 6"/>
    <w:basedOn w:val="TOC5"/>
    <w:next w:val="Normal"/>
    <w:semiHidden/>
    <w:rsid w:val="00387C5F"/>
    <w:pPr>
      <w:ind w:left="1985" w:hanging="1985"/>
    </w:pPr>
  </w:style>
  <w:style w:type="paragraph" w:styleId="TOC7">
    <w:name w:val="toc 7"/>
    <w:basedOn w:val="TOC6"/>
    <w:next w:val="Normal"/>
    <w:semiHidden/>
    <w:rsid w:val="00387C5F"/>
    <w:pPr>
      <w:ind w:left="2268" w:hanging="2268"/>
    </w:pPr>
  </w:style>
  <w:style w:type="paragraph" w:styleId="ListBullet2">
    <w:name w:val="List Bullet 2"/>
    <w:basedOn w:val="ListBullet"/>
    <w:rsid w:val="00387C5F"/>
    <w:pPr>
      <w:ind w:left="851"/>
    </w:pPr>
  </w:style>
  <w:style w:type="paragraph" w:styleId="ListBullet">
    <w:name w:val="List Bullet"/>
    <w:basedOn w:val="List"/>
    <w:rsid w:val="00387C5F"/>
  </w:style>
  <w:style w:type="paragraph" w:styleId="ListBullet3">
    <w:name w:val="List Bullet 3"/>
    <w:basedOn w:val="ListBullet2"/>
    <w:rsid w:val="00387C5F"/>
    <w:pPr>
      <w:ind w:left="1135"/>
    </w:pPr>
  </w:style>
  <w:style w:type="paragraph" w:customStyle="1" w:styleId="EQ">
    <w:name w:val="EQ"/>
    <w:basedOn w:val="Normal"/>
    <w:next w:val="Normal"/>
    <w:rsid w:val="00387C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87C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7C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87C5F"/>
    <w:pPr>
      <w:jc w:val="right"/>
    </w:pPr>
  </w:style>
  <w:style w:type="paragraph" w:customStyle="1" w:styleId="TAN">
    <w:name w:val="TAN"/>
    <w:basedOn w:val="TAL"/>
    <w:rsid w:val="00387C5F"/>
    <w:pPr>
      <w:ind w:left="851" w:hanging="851"/>
    </w:pPr>
  </w:style>
  <w:style w:type="paragraph" w:customStyle="1" w:styleId="ZA">
    <w:name w:val="ZA"/>
    <w:rsid w:val="00387C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87C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87C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87C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87C5F"/>
    <w:pPr>
      <w:framePr w:wrap="notBeside" w:y="16161"/>
    </w:pPr>
  </w:style>
  <w:style w:type="character" w:customStyle="1" w:styleId="ZGSM">
    <w:name w:val="ZGSM"/>
    <w:rsid w:val="00387C5F"/>
  </w:style>
  <w:style w:type="paragraph" w:styleId="List2">
    <w:name w:val="List 2"/>
    <w:basedOn w:val="List"/>
    <w:rsid w:val="00387C5F"/>
    <w:pPr>
      <w:ind w:left="851"/>
    </w:pPr>
  </w:style>
  <w:style w:type="paragraph" w:customStyle="1" w:styleId="ZG">
    <w:name w:val="ZG"/>
    <w:rsid w:val="00387C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87C5F"/>
    <w:pPr>
      <w:ind w:left="1135"/>
    </w:pPr>
  </w:style>
  <w:style w:type="paragraph" w:styleId="List4">
    <w:name w:val="List 4"/>
    <w:basedOn w:val="List3"/>
    <w:rsid w:val="00387C5F"/>
    <w:pPr>
      <w:ind w:left="1418"/>
    </w:pPr>
  </w:style>
  <w:style w:type="paragraph" w:styleId="List5">
    <w:name w:val="List 5"/>
    <w:basedOn w:val="List4"/>
    <w:rsid w:val="00387C5F"/>
    <w:pPr>
      <w:ind w:left="1702"/>
    </w:pPr>
  </w:style>
  <w:style w:type="paragraph" w:customStyle="1" w:styleId="EditorsNote">
    <w:name w:val="Editor's Note"/>
    <w:basedOn w:val="NO"/>
    <w:rsid w:val="00387C5F"/>
    <w:rPr>
      <w:color w:val="FF0000"/>
    </w:rPr>
  </w:style>
  <w:style w:type="paragraph" w:styleId="ListBullet4">
    <w:name w:val="List Bullet 4"/>
    <w:basedOn w:val="ListBullet3"/>
    <w:rsid w:val="00387C5F"/>
    <w:pPr>
      <w:ind w:left="1418"/>
    </w:pPr>
  </w:style>
  <w:style w:type="paragraph" w:styleId="ListBullet5">
    <w:name w:val="List Bullet 5"/>
    <w:basedOn w:val="ListBullet4"/>
    <w:rsid w:val="00387C5F"/>
    <w:pPr>
      <w:ind w:left="1702"/>
    </w:pPr>
  </w:style>
  <w:style w:type="paragraph" w:customStyle="1" w:styleId="B1">
    <w:name w:val="B1"/>
    <w:basedOn w:val="List"/>
    <w:rsid w:val="00387C5F"/>
  </w:style>
  <w:style w:type="paragraph" w:customStyle="1" w:styleId="B2">
    <w:name w:val="B2"/>
    <w:basedOn w:val="List2"/>
    <w:rsid w:val="00387C5F"/>
  </w:style>
  <w:style w:type="paragraph" w:customStyle="1" w:styleId="B3">
    <w:name w:val="B3"/>
    <w:basedOn w:val="List3"/>
    <w:rsid w:val="00387C5F"/>
  </w:style>
  <w:style w:type="paragraph" w:customStyle="1" w:styleId="B4">
    <w:name w:val="B4"/>
    <w:basedOn w:val="List4"/>
    <w:rsid w:val="00387C5F"/>
  </w:style>
  <w:style w:type="paragraph" w:customStyle="1" w:styleId="B5">
    <w:name w:val="B5"/>
    <w:basedOn w:val="List5"/>
    <w:rsid w:val="00387C5F"/>
  </w:style>
  <w:style w:type="paragraph" w:styleId="Footer">
    <w:name w:val="footer"/>
    <w:basedOn w:val="Header"/>
    <w:rsid w:val="00387C5F"/>
    <w:pPr>
      <w:jc w:val="center"/>
    </w:pPr>
    <w:rPr>
      <w:i/>
    </w:rPr>
  </w:style>
  <w:style w:type="paragraph" w:customStyle="1" w:styleId="ZTD">
    <w:name w:val="ZTD"/>
    <w:basedOn w:val="ZB"/>
    <w:rsid w:val="00387C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87C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87C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387C5F"/>
    <w:rPr>
      <w:color w:val="0000FF"/>
      <w:u w:val="single"/>
    </w:rPr>
  </w:style>
  <w:style w:type="character" w:styleId="CommentReference">
    <w:name w:val="annotation reference"/>
    <w:semiHidden/>
    <w:rsid w:val="00387C5F"/>
    <w:rPr>
      <w:sz w:val="16"/>
    </w:rPr>
  </w:style>
  <w:style w:type="paragraph" w:styleId="CommentText">
    <w:name w:val="annotation text"/>
    <w:basedOn w:val="Normal"/>
    <w:semiHidden/>
    <w:rsid w:val="00387C5F"/>
  </w:style>
  <w:style w:type="character" w:styleId="FollowedHyperlink">
    <w:name w:val="FollowedHyperlink"/>
    <w:rsid w:val="00387C5F"/>
    <w:rPr>
      <w:color w:val="800080"/>
      <w:u w:val="single"/>
    </w:rPr>
  </w:style>
  <w:style w:type="paragraph" w:styleId="BalloonText">
    <w:name w:val="Balloon Text"/>
    <w:basedOn w:val="Normal"/>
    <w:semiHidden/>
    <w:rsid w:val="00387C5F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387C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387C5F"/>
  </w:style>
  <w:style w:type="paragraph" w:customStyle="1" w:styleId="Reference">
    <w:name w:val="Reference"/>
    <w:basedOn w:val="Normal"/>
    <w:rsid w:val="00387C5F"/>
    <w:pPr>
      <w:tabs>
        <w:tab w:val="left" w:pos="851"/>
      </w:tabs>
      <w:ind w:left="851" w:hanging="851"/>
    </w:pPr>
  </w:style>
  <w:style w:type="character" w:customStyle="1" w:styleId="TFChar">
    <w:name w:val="TF Char"/>
    <w:basedOn w:val="DefaultParagraphFont"/>
    <w:link w:val="TF"/>
    <w:rsid w:val="008B7828"/>
    <w:rPr>
      <w:rFonts w:ascii="Arial" w:hAnsi="Arial"/>
      <w:b/>
      <w:lang w:val="en-GB"/>
    </w:rPr>
  </w:style>
  <w:style w:type="character" w:customStyle="1" w:styleId="THChar">
    <w:name w:val="TH Char"/>
    <w:link w:val="TH"/>
    <w:rsid w:val="008B7828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rsid w:val="00566041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val="en-US"/>
    </w:rPr>
  </w:style>
  <w:style w:type="character" w:customStyle="1" w:styleId="BodyTextChar">
    <w:name w:val="Body Text Char"/>
    <w:basedOn w:val="DefaultParagraphFont"/>
    <w:link w:val="BodyText"/>
    <w:rsid w:val="00566041"/>
    <w:rPr>
      <w:rFonts w:ascii="Times New Roman" w:eastAsia="Times New Roman" w:hAnsi="Times New Roman"/>
      <w:i/>
    </w:rPr>
  </w:style>
  <w:style w:type="paragraph" w:styleId="ListParagraph">
    <w:name w:val="List Paragraph"/>
    <w:basedOn w:val="Normal"/>
    <w:uiPriority w:val="34"/>
    <w:qFormat/>
    <w:rsid w:val="00C811BC"/>
    <w:pPr>
      <w:ind w:left="720"/>
      <w:contextualSpacing/>
    </w:pPr>
  </w:style>
  <w:style w:type="character" w:customStyle="1" w:styleId="n">
    <w:name w:val="n"/>
    <w:basedOn w:val="DefaultParagraphFont"/>
    <w:rsid w:val="00587721"/>
  </w:style>
  <w:style w:type="character" w:customStyle="1" w:styleId="apple-converted-space">
    <w:name w:val="apple-converted-space"/>
    <w:basedOn w:val="DefaultParagraphFont"/>
    <w:rsid w:val="005877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tcarey\Documents\BBF_work\TR-196i2\SA5\il-196-2-99-0_S5-diffs.html" TargetMode="External"/><Relationship Id="rId21" Type="http://schemas.openxmlformats.org/officeDocument/2006/relationships/hyperlink" Target="file:///C:\Users\tcarey\Documents\BBF_work\TR-196i2\SA5\il-196-2-99-0_S5-diffs.html" TargetMode="External"/><Relationship Id="rId42" Type="http://schemas.openxmlformats.org/officeDocument/2006/relationships/hyperlink" Target="file:///C:\Users\tcarey\Documents\BBF_work\TR-196i2\SA5\il-196-2-99-0_S5-diffs.html" TargetMode="External"/><Relationship Id="rId47" Type="http://schemas.openxmlformats.org/officeDocument/2006/relationships/hyperlink" Target="file:///C:\Users\tcarey\Documents\BBF_work\TR-196i2\SA5\il-196-2-99-0_S5-diffs.html" TargetMode="External"/><Relationship Id="rId63" Type="http://schemas.openxmlformats.org/officeDocument/2006/relationships/hyperlink" Target="file:///C:\Users\tcarey\Documents\BBF_work\TR-196i2\SA5\il-196-2-99-0_S5-diffs.html" TargetMode="External"/><Relationship Id="rId68" Type="http://schemas.openxmlformats.org/officeDocument/2006/relationships/hyperlink" Target="file:///C:\Users\tcarey\Documents\BBF_work\TR-196i2\SA5\il-196-2-99-0_S5-diffs.html" TargetMode="External"/><Relationship Id="rId84" Type="http://schemas.openxmlformats.org/officeDocument/2006/relationships/hyperlink" Target="file:///C:\Users\tcarey\Documents\BBF_work\TR-196i2\SA5\il-196-2-99-0_S5-diffs.html" TargetMode="External"/><Relationship Id="rId89" Type="http://schemas.openxmlformats.org/officeDocument/2006/relationships/hyperlink" Target="file:///C:\Users\tcarey\Documents\BBF_work\TR-196i2\SA5\il-196-2-99-0_S5-diffs.html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tcarey\Documents\BBF_work\TR-196i2\SA5\il-196-2-99-0_S5-diffs.html" TargetMode="External"/><Relationship Id="rId29" Type="http://schemas.openxmlformats.org/officeDocument/2006/relationships/hyperlink" Target="file:///C:\Users\tcarey\Documents\BBF_work\TR-196i2\SA5\il-196-2-99-0_S5-diffs.html" TargetMode="External"/><Relationship Id="rId107" Type="http://schemas.openxmlformats.org/officeDocument/2006/relationships/hyperlink" Target="file:///C:\Users\tcarey\Documents\BBF_work\TR-196i2\SA5\il-196-2-99-0_S5-diffs.html" TargetMode="External"/><Relationship Id="rId11" Type="http://schemas.openxmlformats.org/officeDocument/2006/relationships/hyperlink" Target="file:///C:\Users\tcarey\Documents\BBF_work\TR-196i2\SA5\il-196-2-99-0_S5-diffs.html" TargetMode="External"/><Relationship Id="rId24" Type="http://schemas.openxmlformats.org/officeDocument/2006/relationships/hyperlink" Target="file:///C:\Users\tcarey\Documents\BBF_work\TR-196i2\SA5\il-196-2-99-0_S5-diffs.html" TargetMode="External"/><Relationship Id="rId32" Type="http://schemas.openxmlformats.org/officeDocument/2006/relationships/hyperlink" Target="file:///C:\Users\tcarey\Documents\BBF_work\TR-196i2\SA5\il-196-2-99-0_S5-diffs.html" TargetMode="External"/><Relationship Id="rId37" Type="http://schemas.openxmlformats.org/officeDocument/2006/relationships/hyperlink" Target="file:///C:\Users\tcarey\Documents\BBF_work\TR-196i2\SA5\il-196-2-99-0_S5-diffs.html" TargetMode="External"/><Relationship Id="rId40" Type="http://schemas.openxmlformats.org/officeDocument/2006/relationships/hyperlink" Target="file:///C:\Users\tcarey\Documents\BBF_work\TR-196i2\SA5\il-196-2-99-0_S5-diffs.html" TargetMode="External"/><Relationship Id="rId45" Type="http://schemas.openxmlformats.org/officeDocument/2006/relationships/hyperlink" Target="file:///C:\Users\tcarey\Documents\BBF_work\TR-196i2\SA5\il-196-2-99-0_S5-diffs.html" TargetMode="External"/><Relationship Id="rId53" Type="http://schemas.openxmlformats.org/officeDocument/2006/relationships/hyperlink" Target="file:///C:\Users\tcarey\Documents\BBF_work\TR-196i2\SA5\il-196-2-99-0_S5-diffs.html" TargetMode="External"/><Relationship Id="rId58" Type="http://schemas.openxmlformats.org/officeDocument/2006/relationships/hyperlink" Target="file:///C:\Users\tcarey\Documents\BBF_work\TR-196i2\SA5\il-196-2-99-0_S5-diffs.html" TargetMode="External"/><Relationship Id="rId66" Type="http://schemas.openxmlformats.org/officeDocument/2006/relationships/hyperlink" Target="file:///C:\Users\tcarey\Documents\BBF_work\TR-196i2\SA5\il-196-2-99-0_S5-diffs.html" TargetMode="External"/><Relationship Id="rId74" Type="http://schemas.openxmlformats.org/officeDocument/2006/relationships/hyperlink" Target="file:///C:\Users\tcarey\Documents\BBF_work\TR-196i2\SA5\il-196-2-99-0_S5-diffs.html" TargetMode="External"/><Relationship Id="rId79" Type="http://schemas.openxmlformats.org/officeDocument/2006/relationships/hyperlink" Target="file:///C:\Users\tcarey\Documents\BBF_work\TR-196i2\SA5\il-196-2-99-0_S5-diffs.html" TargetMode="External"/><Relationship Id="rId87" Type="http://schemas.openxmlformats.org/officeDocument/2006/relationships/hyperlink" Target="file:///C:\Users\tcarey\Documents\BBF_work\TR-196i2\SA5\il-196-2-99-0_S5-diffs.html" TargetMode="External"/><Relationship Id="rId102" Type="http://schemas.openxmlformats.org/officeDocument/2006/relationships/hyperlink" Target="file:///C:\Users\tcarey\Documents\BBF_work\TR-196i2\SA5\il-196-2-99-0_S5-diffs.html" TargetMode="External"/><Relationship Id="rId110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file:///C:\Users\tcarey\Documents\BBF_work\TR-196i2\SA5\il-196-2-99-0_S5-diffs.html" TargetMode="External"/><Relationship Id="rId82" Type="http://schemas.openxmlformats.org/officeDocument/2006/relationships/hyperlink" Target="file:///C:\Users\tcarey\Documents\BBF_work\TR-196i2\SA5\il-196-2-99-0_S5-diffs.html" TargetMode="External"/><Relationship Id="rId90" Type="http://schemas.openxmlformats.org/officeDocument/2006/relationships/hyperlink" Target="file:///C:\Users\tcarey\Documents\BBF_work\TR-196i2\SA5\il-196-2-99-0_S5-diffs.html" TargetMode="External"/><Relationship Id="rId95" Type="http://schemas.openxmlformats.org/officeDocument/2006/relationships/hyperlink" Target="file:///C:\Users\tcarey\Documents\BBF_work\TR-196i2\SA5\il-196-2-99-0_S5-diffs.html" TargetMode="External"/><Relationship Id="rId19" Type="http://schemas.openxmlformats.org/officeDocument/2006/relationships/hyperlink" Target="file:///C:\Users\tcarey\Documents\BBF_work\TR-196i2\SA5\il-196-2-99-0_S5-diffs.html" TargetMode="External"/><Relationship Id="rId14" Type="http://schemas.openxmlformats.org/officeDocument/2006/relationships/hyperlink" Target="file:///C:\Users\tcarey\Documents\BBF_work\TR-196i2\SA5\il-196-2-99-0_S5-diffs.html" TargetMode="External"/><Relationship Id="rId22" Type="http://schemas.openxmlformats.org/officeDocument/2006/relationships/hyperlink" Target="file:///C:\Users\tcarey\Documents\BBF_work\TR-196i2\SA5\il-196-2-99-0_S5-diffs.html" TargetMode="External"/><Relationship Id="rId27" Type="http://schemas.openxmlformats.org/officeDocument/2006/relationships/hyperlink" Target="file:///C:\Users\tcarey\Documents\BBF_work\TR-196i2\SA5\il-196-2-99-0_S5-diffs.html" TargetMode="External"/><Relationship Id="rId30" Type="http://schemas.openxmlformats.org/officeDocument/2006/relationships/hyperlink" Target="file:///C:\Users\tcarey\Documents\BBF_work\TR-196i2\SA5\il-196-2-99-0_S5-diffs.html" TargetMode="External"/><Relationship Id="rId35" Type="http://schemas.openxmlformats.org/officeDocument/2006/relationships/hyperlink" Target="file:///C:\Users\tcarey\Documents\BBF_work\TR-196i2\SA5\il-196-2-99-0_S5-diffs.html" TargetMode="External"/><Relationship Id="rId43" Type="http://schemas.openxmlformats.org/officeDocument/2006/relationships/hyperlink" Target="file:///C:\Users\tcarey\Documents\BBF_work\TR-196i2\SA5\il-196-2-99-0_S5-diffs.html" TargetMode="External"/><Relationship Id="rId48" Type="http://schemas.openxmlformats.org/officeDocument/2006/relationships/hyperlink" Target="file:///C:\Users\tcarey\Documents\BBF_work\TR-196i2\SA5\il-196-2-99-0_S5-diffs.html" TargetMode="External"/><Relationship Id="rId56" Type="http://schemas.openxmlformats.org/officeDocument/2006/relationships/hyperlink" Target="file:///C:\Users\tcarey\Documents\BBF_work\TR-196i2\SA5\il-196-2-99-0_S5-diffs.html" TargetMode="External"/><Relationship Id="rId64" Type="http://schemas.openxmlformats.org/officeDocument/2006/relationships/hyperlink" Target="file:///C:\Users\tcarey\Documents\BBF_work\TR-196i2\SA5\il-196-2-99-0_S5-diffs.html" TargetMode="External"/><Relationship Id="rId69" Type="http://schemas.openxmlformats.org/officeDocument/2006/relationships/hyperlink" Target="file:///C:\Users\tcarey\Documents\BBF_work\TR-196i2\SA5\il-196-2-99-0_S5-diffs.html" TargetMode="External"/><Relationship Id="rId77" Type="http://schemas.openxmlformats.org/officeDocument/2006/relationships/hyperlink" Target="file:///C:\Users\tcarey\Documents\BBF_work\TR-196i2\SA5\il-196-2-99-0_S5-diffs.html" TargetMode="External"/><Relationship Id="rId100" Type="http://schemas.openxmlformats.org/officeDocument/2006/relationships/hyperlink" Target="file:///C:\Users\tcarey\Documents\BBF_work\TR-196i2\SA5\il-196-2-99-0_S5-diffs.html" TargetMode="External"/><Relationship Id="rId105" Type="http://schemas.openxmlformats.org/officeDocument/2006/relationships/hyperlink" Target="file:///C:\Users\tcarey\Documents\BBF_work\TR-196i2\SA5\il-196-2-99-0_S5-diffs.html" TargetMode="External"/><Relationship Id="rId8" Type="http://schemas.openxmlformats.org/officeDocument/2006/relationships/hyperlink" Target="file:///C:\Users\tcarey\Documents\BBF_work\TR-196i2\SA5\il-196-2-99-0_S5-diffs.html" TargetMode="External"/><Relationship Id="rId51" Type="http://schemas.openxmlformats.org/officeDocument/2006/relationships/hyperlink" Target="file:///C:\Users\tcarey\Documents\BBF_work\TR-196i2\SA5\il-196-2-99-0_S5-diffs.html" TargetMode="External"/><Relationship Id="rId72" Type="http://schemas.openxmlformats.org/officeDocument/2006/relationships/hyperlink" Target="file:///C:\Users\tcarey\Documents\BBF_work\TR-196i2\SA5\il-196-2-99-0_S5-diffs.html" TargetMode="External"/><Relationship Id="rId80" Type="http://schemas.openxmlformats.org/officeDocument/2006/relationships/hyperlink" Target="file:///C:\Users\tcarey\Documents\BBF_work\TR-196i2\SA5\il-196-2-99-0_S5-diffs.html" TargetMode="External"/><Relationship Id="rId85" Type="http://schemas.openxmlformats.org/officeDocument/2006/relationships/hyperlink" Target="file:///C:\Users\tcarey\Documents\BBF_work\TR-196i2\SA5\il-196-2-99-0_S5-diffs.html" TargetMode="External"/><Relationship Id="rId93" Type="http://schemas.openxmlformats.org/officeDocument/2006/relationships/hyperlink" Target="file:///C:\Users\tcarey\Documents\BBF_work\TR-196i2\SA5\il-196-2-99-0_S5-diffs.html" TargetMode="External"/><Relationship Id="rId98" Type="http://schemas.openxmlformats.org/officeDocument/2006/relationships/hyperlink" Target="file:///C:\Users\tcarey\Documents\BBF_work\TR-196i2\SA5\il-196-2-99-0_S5-diffs.html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C:\Users\tcarey\Documents\BBF_work\TR-196i2\SA5\il-196-2-99-0_S5-diffs.html" TargetMode="External"/><Relationship Id="rId17" Type="http://schemas.openxmlformats.org/officeDocument/2006/relationships/hyperlink" Target="file:///C:\Users\tcarey\Documents\BBF_work\TR-196i2\SA5\il-196-2-99-0_S5-diffs.html" TargetMode="External"/><Relationship Id="rId25" Type="http://schemas.openxmlformats.org/officeDocument/2006/relationships/hyperlink" Target="file:///C:\Users\tcarey\Documents\BBF_work\TR-196i2\SA5\il-196-2-99-0_S5-diffs.html" TargetMode="External"/><Relationship Id="rId33" Type="http://schemas.openxmlformats.org/officeDocument/2006/relationships/hyperlink" Target="file:///C:\Users\tcarey\Documents\BBF_work\TR-196i2\SA5\il-196-2-99-0_S5-diffs.html" TargetMode="External"/><Relationship Id="rId38" Type="http://schemas.openxmlformats.org/officeDocument/2006/relationships/hyperlink" Target="file:///C:\Users\tcarey\Documents\BBF_work\TR-196i2\SA5\il-196-2-99-0_S5-diffs.html" TargetMode="External"/><Relationship Id="rId46" Type="http://schemas.openxmlformats.org/officeDocument/2006/relationships/hyperlink" Target="file:///C:\Users\tcarey\Documents\BBF_work\TR-196i2\SA5\il-196-2-99-0_S5-diffs.html" TargetMode="External"/><Relationship Id="rId59" Type="http://schemas.openxmlformats.org/officeDocument/2006/relationships/hyperlink" Target="file:///C:\Users\tcarey\Documents\BBF_work\TR-196i2\SA5\il-196-2-99-0_S5-diffs.html" TargetMode="External"/><Relationship Id="rId67" Type="http://schemas.openxmlformats.org/officeDocument/2006/relationships/hyperlink" Target="file:///C:\Users\tcarey\Documents\BBF_work\TR-196i2\SA5\il-196-2-99-0_S5-diffs.html" TargetMode="External"/><Relationship Id="rId103" Type="http://schemas.openxmlformats.org/officeDocument/2006/relationships/hyperlink" Target="file:///C:\Users\tcarey\Documents\BBF_work\TR-196i2\SA5\il-196-2-99-0_S5-diffs.html" TargetMode="External"/><Relationship Id="rId108" Type="http://schemas.openxmlformats.org/officeDocument/2006/relationships/hyperlink" Target="file:///C:\Users\tcarey\Documents\BBF_work\TR-196i2\SA5\il-196-2-99-0_S5-diffs.html" TargetMode="External"/><Relationship Id="rId20" Type="http://schemas.openxmlformats.org/officeDocument/2006/relationships/hyperlink" Target="file:///C:\Users\tcarey\Documents\BBF_work\TR-196i2\SA5\il-196-2-99-0_S5-diffs.html" TargetMode="External"/><Relationship Id="rId41" Type="http://schemas.openxmlformats.org/officeDocument/2006/relationships/hyperlink" Target="file:///C:\Users\tcarey\Documents\BBF_work\TR-196i2\SA5\il-196-2-99-0_S5-diffs.html" TargetMode="External"/><Relationship Id="rId54" Type="http://schemas.openxmlformats.org/officeDocument/2006/relationships/hyperlink" Target="file:///C:\Users\tcarey\Documents\BBF_work\TR-196i2\SA5\il-196-2-99-0_S5-diffs.html" TargetMode="External"/><Relationship Id="rId62" Type="http://schemas.openxmlformats.org/officeDocument/2006/relationships/hyperlink" Target="file:///C:\Users\tcarey\Documents\BBF_work\TR-196i2\SA5\il-196-2-99-0_S5-diffs.html" TargetMode="External"/><Relationship Id="rId70" Type="http://schemas.openxmlformats.org/officeDocument/2006/relationships/hyperlink" Target="file:///C:\Users\tcarey\Documents\BBF_work\TR-196i2\SA5\il-196-2-99-0_S5-diffs.html" TargetMode="External"/><Relationship Id="rId75" Type="http://schemas.openxmlformats.org/officeDocument/2006/relationships/hyperlink" Target="file:///C:\Users\tcarey\Documents\BBF_work\TR-196i2\SA5\il-196-2-99-0_S5-diffs.html" TargetMode="External"/><Relationship Id="rId83" Type="http://schemas.openxmlformats.org/officeDocument/2006/relationships/hyperlink" Target="file:///C:\Users\tcarey\Documents\BBF_work\TR-196i2\SA5\il-196-2-99-0_S5-diffs.html" TargetMode="External"/><Relationship Id="rId88" Type="http://schemas.openxmlformats.org/officeDocument/2006/relationships/hyperlink" Target="file:///C:\Users\tcarey\Documents\BBF_work\TR-196i2\SA5\il-196-2-99-0_S5-diffs.html" TargetMode="External"/><Relationship Id="rId91" Type="http://schemas.openxmlformats.org/officeDocument/2006/relationships/hyperlink" Target="file:///C:\Users\tcarey\Documents\BBF_work\TR-196i2\SA5\il-196-2-99-0_S5-diffs.html" TargetMode="External"/><Relationship Id="rId96" Type="http://schemas.openxmlformats.org/officeDocument/2006/relationships/hyperlink" Target="file:///C:\Users\tcarey\Documents\BBF_work\TR-196i2\SA5\il-196-2-99-0_S5-diffs.html" TargetMode="External"/><Relationship Id="rId11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file:///C:\Users\tcarey\Documents\BBF_work\TR-196i2\SA5\il-196-2-99-0_S5-diffs.html" TargetMode="External"/><Relationship Id="rId23" Type="http://schemas.openxmlformats.org/officeDocument/2006/relationships/hyperlink" Target="file:///C:\Users\tcarey\Documents\BBF_work\TR-196i2\SA5\il-196-2-99-0_S5-diffs.html" TargetMode="External"/><Relationship Id="rId28" Type="http://schemas.openxmlformats.org/officeDocument/2006/relationships/hyperlink" Target="file:///C:\Users\tcarey\Documents\BBF_work\TR-196i2\SA5\il-196-2-99-0_S5-diffs.html" TargetMode="External"/><Relationship Id="rId36" Type="http://schemas.openxmlformats.org/officeDocument/2006/relationships/hyperlink" Target="file:///C:\Users\tcarey\Documents\BBF_work\TR-196i2\SA5\il-196-2-99-0_S5-diffs.html" TargetMode="External"/><Relationship Id="rId49" Type="http://schemas.openxmlformats.org/officeDocument/2006/relationships/hyperlink" Target="file:///C:\Users\tcarey\Documents\BBF_work\TR-196i2\SA5\il-196-2-99-0_S5-diffs.html" TargetMode="External"/><Relationship Id="rId57" Type="http://schemas.openxmlformats.org/officeDocument/2006/relationships/hyperlink" Target="file:///C:\Users\tcarey\Documents\BBF_work\TR-196i2\SA5\il-196-2-99-0_S5-diffs.html" TargetMode="External"/><Relationship Id="rId106" Type="http://schemas.openxmlformats.org/officeDocument/2006/relationships/hyperlink" Target="file:///C:\Users\tcarey\Documents\BBF_work\TR-196i2\SA5\il-196-2-99-0_S5-diffs.html" TargetMode="External"/><Relationship Id="rId10" Type="http://schemas.openxmlformats.org/officeDocument/2006/relationships/hyperlink" Target="file:///C:\Users\tcarey\Documents\BBF_work\TR-196i2\SA5\il-196-2-99-0_S5-diffs.html" TargetMode="External"/><Relationship Id="rId31" Type="http://schemas.openxmlformats.org/officeDocument/2006/relationships/hyperlink" Target="file:///C:\Users\tcarey\Documents\BBF_work\TR-196i2\SA5\il-196-2-99-0_S5-diffs.html" TargetMode="External"/><Relationship Id="rId44" Type="http://schemas.openxmlformats.org/officeDocument/2006/relationships/hyperlink" Target="file:///C:\Users\tcarey\Documents\BBF_work\TR-196i2\SA5\il-196-2-99-0_S5-diffs.html" TargetMode="External"/><Relationship Id="rId52" Type="http://schemas.openxmlformats.org/officeDocument/2006/relationships/hyperlink" Target="file:///C:\Users\tcarey\Documents\BBF_work\TR-196i2\SA5\il-196-2-99-0_S5-diffs.html" TargetMode="External"/><Relationship Id="rId60" Type="http://schemas.openxmlformats.org/officeDocument/2006/relationships/hyperlink" Target="file:///C:\Users\tcarey\Documents\BBF_work\TR-196i2\SA5\il-196-2-99-0_S5-diffs.html" TargetMode="External"/><Relationship Id="rId65" Type="http://schemas.openxmlformats.org/officeDocument/2006/relationships/hyperlink" Target="file:///C:\Users\tcarey\Documents\BBF_work\TR-196i2\SA5\il-196-2-99-0_S5-diffs.html" TargetMode="External"/><Relationship Id="rId73" Type="http://schemas.openxmlformats.org/officeDocument/2006/relationships/hyperlink" Target="file:///C:\Users\tcarey\Documents\BBF_work\TR-196i2\SA5\il-196-2-99-0_S5-diffs.html" TargetMode="External"/><Relationship Id="rId78" Type="http://schemas.openxmlformats.org/officeDocument/2006/relationships/hyperlink" Target="file:///C:\Users\tcarey\Documents\BBF_work\TR-196i2\SA5\il-196-2-99-0_S5-diffs.html" TargetMode="External"/><Relationship Id="rId81" Type="http://schemas.openxmlformats.org/officeDocument/2006/relationships/hyperlink" Target="file:///C:\Users\tcarey\Documents\BBF_work\TR-196i2\SA5\il-196-2-99-0_S5-diffs.html" TargetMode="External"/><Relationship Id="rId86" Type="http://schemas.openxmlformats.org/officeDocument/2006/relationships/hyperlink" Target="file:///C:\Users\tcarey\Documents\BBF_work\TR-196i2\SA5\il-196-2-99-0_S5-diffs.html" TargetMode="External"/><Relationship Id="rId94" Type="http://schemas.openxmlformats.org/officeDocument/2006/relationships/hyperlink" Target="file:///C:\Users\tcarey\Documents\BBF_work\TR-196i2\SA5\il-196-2-99-0_S5-diffs.html" TargetMode="External"/><Relationship Id="rId99" Type="http://schemas.openxmlformats.org/officeDocument/2006/relationships/hyperlink" Target="file:///C:\Users\tcarey\Documents\BBF_work\TR-196i2\SA5\il-196-2-99-0_S5-diffs.html" TargetMode="External"/><Relationship Id="rId101" Type="http://schemas.openxmlformats.org/officeDocument/2006/relationships/hyperlink" Target="file:///C:\Users\tcarey\Documents\BBF_work\TR-196i2\SA5\il-196-2-99-0_S5-diff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tcarey\Documents\BBF_work\TR-196i2\SA5\il-196-2-99-0_S5-diffs.html" TargetMode="External"/><Relationship Id="rId13" Type="http://schemas.openxmlformats.org/officeDocument/2006/relationships/hyperlink" Target="file:///C:\Users\tcarey\Documents\BBF_work\TR-196i2\SA5\il-196-2-99-0_S5-diffs.html" TargetMode="External"/><Relationship Id="rId18" Type="http://schemas.openxmlformats.org/officeDocument/2006/relationships/hyperlink" Target="file:///C:\Users\tcarey\Documents\BBF_work\TR-196i2\SA5\il-196-2-99-0_S5-diffs.html" TargetMode="External"/><Relationship Id="rId39" Type="http://schemas.openxmlformats.org/officeDocument/2006/relationships/hyperlink" Target="file:///C:\Users\tcarey\Documents\BBF_work\TR-196i2\SA5\il-196-2-99-0_S5-diffs.html" TargetMode="External"/><Relationship Id="rId109" Type="http://schemas.openxmlformats.org/officeDocument/2006/relationships/hyperlink" Target="file:///C:\Users\tcarey\Documents\BBF_work\TR-196i2\SA5\il-196-2-99-0_S5-diffs.html" TargetMode="External"/><Relationship Id="rId34" Type="http://schemas.openxmlformats.org/officeDocument/2006/relationships/hyperlink" Target="file:///C:\Users\tcarey\Documents\BBF_work\TR-196i2\SA5\il-196-2-99-0_S5-diffs.html" TargetMode="External"/><Relationship Id="rId50" Type="http://schemas.openxmlformats.org/officeDocument/2006/relationships/hyperlink" Target="file:///C:\Users\tcarey\Documents\BBF_work\TR-196i2\SA5\il-196-2-99-0_S5-diffs.html" TargetMode="External"/><Relationship Id="rId55" Type="http://schemas.openxmlformats.org/officeDocument/2006/relationships/hyperlink" Target="file:///C:\Users\tcarey\Documents\BBF_work\TR-196i2\SA5\il-196-2-99-0_S5-diffs.html" TargetMode="External"/><Relationship Id="rId76" Type="http://schemas.openxmlformats.org/officeDocument/2006/relationships/hyperlink" Target="file:///C:\Users\tcarey\Documents\BBF_work\TR-196i2\SA5\il-196-2-99-0_S5-diffs.html" TargetMode="External"/><Relationship Id="rId97" Type="http://schemas.openxmlformats.org/officeDocument/2006/relationships/hyperlink" Target="file:///C:\Users\tcarey\Documents\BBF_work\TR-196i2\SA5\il-196-2-99-0_S5-diffs.html" TargetMode="External"/><Relationship Id="rId104" Type="http://schemas.openxmlformats.org/officeDocument/2006/relationships/hyperlink" Target="file:///C:\Users\tcarey\Documents\BBF_work\TR-196i2\SA5\il-196-2-99-0_S5-diffs.html" TargetMode="External"/><Relationship Id="rId7" Type="http://schemas.openxmlformats.org/officeDocument/2006/relationships/hyperlink" Target="file:///C:\Users\tcarey\Documents\BBF_work\TR-196i2\SA5\il-196-2-99-0_S5-diffs.html" TargetMode="External"/><Relationship Id="rId71" Type="http://schemas.openxmlformats.org/officeDocument/2006/relationships/hyperlink" Target="file:///C:\Users\tcarey\Documents\BBF_work\TR-196i2\SA5\il-196-2-99-0_S5-diffs.html" TargetMode="External"/><Relationship Id="rId92" Type="http://schemas.openxmlformats.org/officeDocument/2006/relationships/hyperlink" Target="file:///C:\Users\tcarey\Documents\BBF_work\TR-196i2\SA5\il-196-2-99-0_S5-diffs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3984</Words>
  <Characters>22713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26644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padmasv2</cp:lastModifiedBy>
  <cp:revision>2</cp:revision>
  <cp:lastPrinted>2014-11-21T06:49:00Z</cp:lastPrinted>
  <dcterms:created xsi:type="dcterms:W3CDTF">2015-01-23T04:35:00Z</dcterms:created>
  <dcterms:modified xsi:type="dcterms:W3CDTF">2015-01-23T04:35:00Z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AdHocReviewCycleID">
    <vt:i4>-700035793</vt:i4>
  </property>
  <property fmtid="{D5CDD505-2E9C-101B-9397-08002B2CF9AE}" pid="4" name="_NewReviewCycle">
    <vt:lpwstr/>
  </property>
  <property fmtid="{D5CDD505-2E9C-101B-9397-08002B2CF9AE}" pid="5" name="_EmailSubject">
    <vt:lpwstr>Sync up on MBSFN MDT </vt:lpwstr>
  </property>
  <property fmtid="{D5CDD505-2E9C-101B-9397-08002B2CF9AE}" pid="6" name="_AuthorEmail">
    <vt:lpwstr>philippe.godin@alcatel-lucent.com</vt:lpwstr>
  </property>
  <property fmtid="{D5CDD505-2E9C-101B-9397-08002B2CF9AE}" pid="7" name="_AuthorEmailDisplayName">
    <vt:lpwstr>GODIN, PHILIPPE (PHILIPPE)</vt:lpwstr>
  </property>
  <property fmtid="{D5CDD505-2E9C-101B-9397-08002B2CF9AE}" pid="8" name="_ReviewingToolsShownOnce">
    <vt:lpwstr/>
  </property>
</Properties>
</file>